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EF153" w14:textId="2708D6C0" w:rsidR="008D712F" w:rsidRPr="008D712F" w:rsidRDefault="00A717A9" w:rsidP="008D712F">
      <w:pPr>
        <w:pStyle w:val="Titel"/>
        <w:rPr>
          <w:sz w:val="36"/>
          <w:szCs w:val="28"/>
        </w:rPr>
      </w:pPr>
      <w:r w:rsidRPr="00A717A9">
        <w:rPr>
          <w:sz w:val="36"/>
          <w:szCs w:val="28"/>
        </w:rPr>
        <w:t xml:space="preserve">Stakeholderanalyse </w:t>
      </w:r>
      <w:r w:rsidR="004C0F0F">
        <w:rPr>
          <w:sz w:val="36"/>
          <w:szCs w:val="28"/>
        </w:rPr>
        <w:t xml:space="preserve">– </w:t>
      </w:r>
      <w:r w:rsidR="004C0F0F" w:rsidRPr="004C0F0F">
        <w:rPr>
          <w:sz w:val="36"/>
          <w:szCs w:val="28"/>
        </w:rPr>
        <w:t>Maßnahmenliste</w:t>
      </w:r>
    </w:p>
    <w:tbl>
      <w:tblPr>
        <w:tblW w:w="1519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87888A"/>
          <w:insideV w:val="single" w:sz="8" w:space="0" w:color="87888A"/>
        </w:tblBorders>
        <w:tblLayout w:type="fixed"/>
        <w:tblCellMar>
          <w:left w:w="70" w:type="dxa"/>
          <w:right w:w="70" w:type="dxa"/>
        </w:tblCellMar>
        <w:tblLook w:val="0420" w:firstRow="1" w:lastRow="0" w:firstColumn="0" w:lastColumn="0" w:noHBand="0" w:noVBand="1"/>
      </w:tblPr>
      <w:tblGrid>
        <w:gridCol w:w="2665"/>
        <w:gridCol w:w="4535"/>
        <w:gridCol w:w="4592"/>
        <w:gridCol w:w="1701"/>
        <w:gridCol w:w="1701"/>
      </w:tblGrid>
      <w:tr w:rsidR="004C0F0F" w:rsidRPr="00073C48" w14:paraId="64A3D2CB" w14:textId="77777777" w:rsidTr="004C0F0F">
        <w:trPr>
          <w:cantSplit/>
          <w:tblHeader/>
        </w:trPr>
        <w:tc>
          <w:tcPr>
            <w:tcW w:w="2665" w:type="dxa"/>
            <w:shd w:val="clear" w:color="auto" w:fill="707173"/>
            <w:vAlign w:val="center"/>
          </w:tcPr>
          <w:p w14:paraId="52331933" w14:textId="77777777" w:rsidR="004C0F0F" w:rsidRPr="00073C48" w:rsidRDefault="004C0F0F" w:rsidP="00D6376C">
            <w:pPr>
              <w:pStyle w:val="Tabelle-berschriftW"/>
            </w:pPr>
            <w:r w:rsidRPr="00073C48">
              <w:t>Stakeholder</w:t>
            </w:r>
          </w:p>
        </w:tc>
        <w:tc>
          <w:tcPr>
            <w:tcW w:w="4535" w:type="dxa"/>
            <w:shd w:val="clear" w:color="auto" w:fill="707173"/>
            <w:vAlign w:val="center"/>
          </w:tcPr>
          <w:p w14:paraId="0D5AA068" w14:textId="77777777" w:rsidR="004C0F0F" w:rsidRPr="00073C48" w:rsidRDefault="004C0F0F" w:rsidP="00D6376C">
            <w:pPr>
              <w:pStyle w:val="Tabelle-berschriftW"/>
            </w:pPr>
            <w:r>
              <w:t>Strategie Maßnahme(n)</w:t>
            </w:r>
          </w:p>
        </w:tc>
        <w:tc>
          <w:tcPr>
            <w:tcW w:w="4592" w:type="dxa"/>
            <w:shd w:val="clear" w:color="auto" w:fill="707173"/>
            <w:vAlign w:val="center"/>
          </w:tcPr>
          <w:p w14:paraId="68C87851" w14:textId="77777777" w:rsidR="004C0F0F" w:rsidRPr="00073C48" w:rsidRDefault="004C0F0F" w:rsidP="00D6376C">
            <w:pPr>
              <w:pStyle w:val="Tabelle-berschriftW"/>
            </w:pPr>
            <w:r>
              <w:t>Wirkung / Ziel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707173"/>
            <w:vAlign w:val="center"/>
          </w:tcPr>
          <w:p w14:paraId="6DBCA0A7" w14:textId="77777777" w:rsidR="004C0F0F" w:rsidRPr="00073C48" w:rsidRDefault="004C0F0F" w:rsidP="00D6376C">
            <w:pPr>
              <w:pStyle w:val="Tabelle-berschriftW"/>
            </w:pPr>
            <w:r>
              <w:t>Verantwortlich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707173"/>
            <w:vAlign w:val="center"/>
          </w:tcPr>
          <w:p w14:paraId="786C0FB7" w14:textId="77777777" w:rsidR="004C0F0F" w:rsidRPr="00073C48" w:rsidRDefault="004C0F0F" w:rsidP="00D6376C">
            <w:pPr>
              <w:pStyle w:val="Tabelle-berschriftW"/>
            </w:pPr>
            <w:r>
              <w:t>Zieltermin</w:t>
            </w:r>
          </w:p>
        </w:tc>
      </w:tr>
      <w:tr w:rsidR="004C0F0F" w:rsidRPr="00073C48" w14:paraId="6C8AD927" w14:textId="77777777" w:rsidTr="004C0F0F">
        <w:trPr>
          <w:cantSplit/>
          <w:trHeight w:val="1020"/>
        </w:trPr>
        <w:tc>
          <w:tcPr>
            <w:tcW w:w="2665" w:type="dxa"/>
            <w:shd w:val="clear" w:color="auto" w:fill="ECEDED"/>
          </w:tcPr>
          <w:p w14:paraId="7BDAA490" w14:textId="77777777" w:rsidR="004C0F0F" w:rsidRPr="00073C48" w:rsidRDefault="004C0F0F" w:rsidP="00D6376C">
            <w:pPr>
              <w:pStyle w:val="Tabellezentriert"/>
            </w:pPr>
          </w:p>
        </w:tc>
        <w:tc>
          <w:tcPr>
            <w:tcW w:w="4535" w:type="dxa"/>
            <w:shd w:val="clear" w:color="auto" w:fill="ECEDED"/>
          </w:tcPr>
          <w:p w14:paraId="0DE81AF5" w14:textId="77777777" w:rsidR="004C0F0F" w:rsidRPr="00073C48" w:rsidRDefault="004C0F0F" w:rsidP="00D6376C">
            <w:pPr>
              <w:pStyle w:val="Tabelle-Standard"/>
            </w:pPr>
          </w:p>
        </w:tc>
        <w:tc>
          <w:tcPr>
            <w:tcW w:w="4592" w:type="dxa"/>
            <w:shd w:val="clear" w:color="auto" w:fill="ECEDED"/>
          </w:tcPr>
          <w:p w14:paraId="1C5ED92F" w14:textId="77777777" w:rsidR="004C0F0F" w:rsidRPr="00073C48" w:rsidRDefault="004C0F0F" w:rsidP="00D6376C">
            <w:pPr>
              <w:pStyle w:val="Tabelle-Standard"/>
            </w:pPr>
          </w:p>
        </w:tc>
        <w:tc>
          <w:tcPr>
            <w:tcW w:w="1701" w:type="dxa"/>
            <w:tcBorders>
              <w:top w:val="single" w:sz="8" w:space="0" w:color="87888A"/>
            </w:tcBorders>
            <w:shd w:val="clear" w:color="auto" w:fill="ECEDED"/>
          </w:tcPr>
          <w:p w14:paraId="7DBEB20B" w14:textId="77777777" w:rsidR="004C0F0F" w:rsidRPr="00073C48" w:rsidRDefault="004C0F0F" w:rsidP="00D6376C">
            <w:pPr>
              <w:pStyle w:val="Tabelle-Standard"/>
            </w:pPr>
          </w:p>
        </w:tc>
        <w:tc>
          <w:tcPr>
            <w:tcW w:w="1701" w:type="dxa"/>
            <w:tcBorders>
              <w:top w:val="single" w:sz="8" w:space="0" w:color="87888A"/>
            </w:tcBorders>
            <w:shd w:val="clear" w:color="auto" w:fill="ECEDED"/>
          </w:tcPr>
          <w:p w14:paraId="17C14543" w14:textId="77777777" w:rsidR="004C0F0F" w:rsidRPr="00073C48" w:rsidRDefault="004C0F0F" w:rsidP="00D6376C">
            <w:pPr>
              <w:pStyle w:val="Tabelle-Standard"/>
            </w:pPr>
          </w:p>
        </w:tc>
      </w:tr>
      <w:tr w:rsidR="004C0F0F" w:rsidRPr="00073C48" w14:paraId="65327FD7" w14:textId="77777777" w:rsidTr="004C0F0F">
        <w:trPr>
          <w:cantSplit/>
          <w:trHeight w:val="1020"/>
        </w:trPr>
        <w:tc>
          <w:tcPr>
            <w:tcW w:w="2665" w:type="dxa"/>
          </w:tcPr>
          <w:p w14:paraId="25B9A7C1" w14:textId="77777777" w:rsidR="004C0F0F" w:rsidRPr="00073C48" w:rsidRDefault="004C0F0F" w:rsidP="00D6376C">
            <w:pPr>
              <w:pStyle w:val="Tabellezentriert"/>
            </w:pPr>
          </w:p>
        </w:tc>
        <w:tc>
          <w:tcPr>
            <w:tcW w:w="4535" w:type="dxa"/>
          </w:tcPr>
          <w:p w14:paraId="5E6550E2" w14:textId="77777777" w:rsidR="004C0F0F" w:rsidRPr="00073C48" w:rsidRDefault="004C0F0F" w:rsidP="00D6376C">
            <w:pPr>
              <w:pStyle w:val="Tabelle-Standard"/>
            </w:pPr>
          </w:p>
        </w:tc>
        <w:tc>
          <w:tcPr>
            <w:tcW w:w="4592" w:type="dxa"/>
          </w:tcPr>
          <w:p w14:paraId="6FDCC9A9" w14:textId="77777777" w:rsidR="004C0F0F" w:rsidRPr="00073C48" w:rsidRDefault="004C0F0F" w:rsidP="00D6376C">
            <w:pPr>
              <w:pStyle w:val="Tabelle-Standard"/>
            </w:pPr>
          </w:p>
        </w:tc>
        <w:tc>
          <w:tcPr>
            <w:tcW w:w="1701" w:type="dxa"/>
          </w:tcPr>
          <w:p w14:paraId="04315741" w14:textId="77777777" w:rsidR="004C0F0F" w:rsidRPr="00073C48" w:rsidRDefault="004C0F0F" w:rsidP="00D6376C">
            <w:pPr>
              <w:pStyle w:val="Tabelle-Standard"/>
            </w:pPr>
          </w:p>
        </w:tc>
        <w:tc>
          <w:tcPr>
            <w:tcW w:w="1701" w:type="dxa"/>
          </w:tcPr>
          <w:p w14:paraId="73ECF9A7" w14:textId="77777777" w:rsidR="004C0F0F" w:rsidRPr="00073C48" w:rsidRDefault="004C0F0F" w:rsidP="00D6376C">
            <w:pPr>
              <w:pStyle w:val="Tabelle-Standard"/>
            </w:pPr>
          </w:p>
        </w:tc>
      </w:tr>
      <w:tr w:rsidR="004C0F0F" w:rsidRPr="00073C48" w14:paraId="1C8D1936" w14:textId="77777777" w:rsidTr="004C0F0F">
        <w:trPr>
          <w:cantSplit/>
          <w:trHeight w:val="1020"/>
        </w:trPr>
        <w:tc>
          <w:tcPr>
            <w:tcW w:w="2665" w:type="dxa"/>
            <w:shd w:val="clear" w:color="auto" w:fill="ECEDED"/>
          </w:tcPr>
          <w:p w14:paraId="5D5F44D4" w14:textId="77777777" w:rsidR="004C0F0F" w:rsidRPr="00073C48" w:rsidRDefault="004C0F0F" w:rsidP="00D6376C">
            <w:pPr>
              <w:pStyle w:val="Tabellezentriert"/>
            </w:pPr>
          </w:p>
        </w:tc>
        <w:tc>
          <w:tcPr>
            <w:tcW w:w="4535" w:type="dxa"/>
            <w:shd w:val="clear" w:color="auto" w:fill="ECEDED"/>
          </w:tcPr>
          <w:p w14:paraId="2AE05E2C" w14:textId="77777777" w:rsidR="004C0F0F" w:rsidRPr="00073C48" w:rsidRDefault="004C0F0F" w:rsidP="00D6376C">
            <w:pPr>
              <w:pStyle w:val="Tabelle-Standard"/>
            </w:pPr>
          </w:p>
        </w:tc>
        <w:tc>
          <w:tcPr>
            <w:tcW w:w="4592" w:type="dxa"/>
            <w:shd w:val="clear" w:color="auto" w:fill="ECEDED"/>
          </w:tcPr>
          <w:p w14:paraId="7C8979B3" w14:textId="77777777" w:rsidR="004C0F0F" w:rsidRPr="00073C48" w:rsidRDefault="004C0F0F" w:rsidP="00D6376C">
            <w:pPr>
              <w:pStyle w:val="Tabelle-Standard"/>
            </w:pPr>
          </w:p>
        </w:tc>
        <w:tc>
          <w:tcPr>
            <w:tcW w:w="1701" w:type="dxa"/>
            <w:shd w:val="clear" w:color="auto" w:fill="ECEDED"/>
          </w:tcPr>
          <w:p w14:paraId="410EBF50" w14:textId="77777777" w:rsidR="004C0F0F" w:rsidRPr="00073C48" w:rsidRDefault="004C0F0F" w:rsidP="00D6376C">
            <w:pPr>
              <w:pStyle w:val="Tabelle-Standard"/>
            </w:pPr>
          </w:p>
        </w:tc>
        <w:tc>
          <w:tcPr>
            <w:tcW w:w="1701" w:type="dxa"/>
            <w:shd w:val="clear" w:color="auto" w:fill="ECEDED"/>
          </w:tcPr>
          <w:p w14:paraId="6DCE407E" w14:textId="77777777" w:rsidR="004C0F0F" w:rsidRPr="00073C48" w:rsidRDefault="004C0F0F" w:rsidP="00D6376C">
            <w:pPr>
              <w:pStyle w:val="Tabelle-Standard"/>
            </w:pPr>
          </w:p>
        </w:tc>
      </w:tr>
      <w:tr w:rsidR="004C0F0F" w:rsidRPr="00073C48" w14:paraId="5701CDCE" w14:textId="77777777" w:rsidTr="004C0F0F">
        <w:trPr>
          <w:cantSplit/>
          <w:trHeight w:val="1020"/>
        </w:trPr>
        <w:tc>
          <w:tcPr>
            <w:tcW w:w="2665" w:type="dxa"/>
            <w:shd w:val="clear" w:color="auto" w:fill="auto"/>
          </w:tcPr>
          <w:p w14:paraId="6C0CF4C5" w14:textId="77777777" w:rsidR="004C0F0F" w:rsidRPr="00073C48" w:rsidRDefault="004C0F0F" w:rsidP="00D6376C">
            <w:pPr>
              <w:pStyle w:val="Tabellezentriert"/>
            </w:pPr>
          </w:p>
        </w:tc>
        <w:tc>
          <w:tcPr>
            <w:tcW w:w="4535" w:type="dxa"/>
          </w:tcPr>
          <w:p w14:paraId="481726B2" w14:textId="77777777" w:rsidR="004C0F0F" w:rsidRPr="00073C48" w:rsidRDefault="004C0F0F" w:rsidP="00D6376C">
            <w:pPr>
              <w:pStyle w:val="Tabelle-Standard"/>
            </w:pPr>
          </w:p>
        </w:tc>
        <w:tc>
          <w:tcPr>
            <w:tcW w:w="4592" w:type="dxa"/>
          </w:tcPr>
          <w:p w14:paraId="3B3461B1" w14:textId="77777777" w:rsidR="004C0F0F" w:rsidRPr="00073C48" w:rsidRDefault="004C0F0F" w:rsidP="00D6376C">
            <w:pPr>
              <w:pStyle w:val="Tabelle-Standard"/>
            </w:pPr>
          </w:p>
        </w:tc>
        <w:tc>
          <w:tcPr>
            <w:tcW w:w="1701" w:type="dxa"/>
            <w:shd w:val="clear" w:color="auto" w:fill="auto"/>
          </w:tcPr>
          <w:p w14:paraId="639493C6" w14:textId="77777777" w:rsidR="004C0F0F" w:rsidRPr="00073C48" w:rsidRDefault="004C0F0F" w:rsidP="00D6376C">
            <w:pPr>
              <w:pStyle w:val="Tabelle-Standard"/>
            </w:pPr>
          </w:p>
        </w:tc>
        <w:tc>
          <w:tcPr>
            <w:tcW w:w="1701" w:type="dxa"/>
            <w:shd w:val="clear" w:color="auto" w:fill="auto"/>
          </w:tcPr>
          <w:p w14:paraId="55F5EFEA" w14:textId="77777777" w:rsidR="004C0F0F" w:rsidRPr="00073C48" w:rsidRDefault="004C0F0F" w:rsidP="00D6376C">
            <w:pPr>
              <w:pStyle w:val="Tabelle-Standard"/>
            </w:pPr>
          </w:p>
        </w:tc>
      </w:tr>
      <w:tr w:rsidR="004C0F0F" w:rsidRPr="00073C48" w14:paraId="11D863BF" w14:textId="77777777" w:rsidTr="004C0F0F">
        <w:trPr>
          <w:cantSplit/>
          <w:trHeight w:val="1020"/>
        </w:trPr>
        <w:tc>
          <w:tcPr>
            <w:tcW w:w="2665" w:type="dxa"/>
            <w:shd w:val="clear" w:color="auto" w:fill="ECEDED"/>
          </w:tcPr>
          <w:p w14:paraId="7B4143F4" w14:textId="77777777" w:rsidR="004C0F0F" w:rsidRPr="00073C48" w:rsidRDefault="004C0F0F" w:rsidP="00D6376C">
            <w:pPr>
              <w:pStyle w:val="Tabellezentriert"/>
            </w:pPr>
          </w:p>
        </w:tc>
        <w:tc>
          <w:tcPr>
            <w:tcW w:w="4535" w:type="dxa"/>
            <w:shd w:val="clear" w:color="auto" w:fill="ECEDED"/>
          </w:tcPr>
          <w:p w14:paraId="11D8EBF8" w14:textId="77777777" w:rsidR="004C0F0F" w:rsidRPr="00073C48" w:rsidRDefault="004C0F0F" w:rsidP="00D6376C">
            <w:pPr>
              <w:pStyle w:val="Tabelle-Standard"/>
            </w:pPr>
          </w:p>
        </w:tc>
        <w:tc>
          <w:tcPr>
            <w:tcW w:w="4592" w:type="dxa"/>
            <w:shd w:val="clear" w:color="auto" w:fill="ECEDED"/>
          </w:tcPr>
          <w:p w14:paraId="49E1342D" w14:textId="77777777" w:rsidR="004C0F0F" w:rsidRPr="00073C48" w:rsidRDefault="004C0F0F" w:rsidP="00D6376C">
            <w:pPr>
              <w:pStyle w:val="Tabelle-Standard"/>
            </w:pPr>
          </w:p>
        </w:tc>
        <w:tc>
          <w:tcPr>
            <w:tcW w:w="1701" w:type="dxa"/>
            <w:shd w:val="clear" w:color="auto" w:fill="ECEDED"/>
          </w:tcPr>
          <w:p w14:paraId="5F9B8D32" w14:textId="77777777" w:rsidR="004C0F0F" w:rsidRPr="00073C48" w:rsidRDefault="004C0F0F" w:rsidP="00D6376C">
            <w:pPr>
              <w:pStyle w:val="Tabelle-Standard"/>
            </w:pPr>
          </w:p>
        </w:tc>
        <w:tc>
          <w:tcPr>
            <w:tcW w:w="1701" w:type="dxa"/>
            <w:shd w:val="clear" w:color="auto" w:fill="ECEDED"/>
          </w:tcPr>
          <w:p w14:paraId="6D8491C0" w14:textId="77777777" w:rsidR="004C0F0F" w:rsidRPr="00073C48" w:rsidRDefault="004C0F0F" w:rsidP="00D6376C">
            <w:pPr>
              <w:pStyle w:val="Tabelle-Standard"/>
            </w:pPr>
          </w:p>
        </w:tc>
      </w:tr>
      <w:tr w:rsidR="004C0F0F" w:rsidRPr="00073C48" w14:paraId="56AC22B8" w14:textId="77777777" w:rsidTr="004C0F0F">
        <w:trPr>
          <w:cantSplit/>
          <w:trHeight w:val="1020"/>
        </w:trPr>
        <w:tc>
          <w:tcPr>
            <w:tcW w:w="2665" w:type="dxa"/>
            <w:shd w:val="clear" w:color="auto" w:fill="auto"/>
          </w:tcPr>
          <w:p w14:paraId="35774691" w14:textId="77777777" w:rsidR="004C0F0F" w:rsidRPr="00073C48" w:rsidRDefault="004C0F0F" w:rsidP="00D6376C">
            <w:pPr>
              <w:pStyle w:val="Tabellezentriert"/>
            </w:pPr>
          </w:p>
        </w:tc>
        <w:tc>
          <w:tcPr>
            <w:tcW w:w="4535" w:type="dxa"/>
          </w:tcPr>
          <w:p w14:paraId="3BDAFAA6" w14:textId="77777777" w:rsidR="004C0F0F" w:rsidRPr="00073C48" w:rsidRDefault="004C0F0F" w:rsidP="00D6376C">
            <w:pPr>
              <w:pStyle w:val="Tabelle-Standard"/>
            </w:pPr>
          </w:p>
        </w:tc>
        <w:tc>
          <w:tcPr>
            <w:tcW w:w="4592" w:type="dxa"/>
          </w:tcPr>
          <w:p w14:paraId="5ACE8134" w14:textId="77777777" w:rsidR="004C0F0F" w:rsidRPr="00073C48" w:rsidRDefault="004C0F0F" w:rsidP="00D6376C">
            <w:pPr>
              <w:pStyle w:val="Tabelle-Standard"/>
            </w:pPr>
          </w:p>
        </w:tc>
        <w:tc>
          <w:tcPr>
            <w:tcW w:w="1701" w:type="dxa"/>
            <w:shd w:val="clear" w:color="auto" w:fill="auto"/>
          </w:tcPr>
          <w:p w14:paraId="3F3F8BFF" w14:textId="77777777" w:rsidR="004C0F0F" w:rsidRPr="00073C48" w:rsidRDefault="004C0F0F" w:rsidP="00D6376C">
            <w:pPr>
              <w:pStyle w:val="Tabelle-Standard"/>
            </w:pPr>
          </w:p>
        </w:tc>
        <w:tc>
          <w:tcPr>
            <w:tcW w:w="1701" w:type="dxa"/>
            <w:shd w:val="clear" w:color="auto" w:fill="auto"/>
          </w:tcPr>
          <w:p w14:paraId="03EA82E4" w14:textId="77777777" w:rsidR="004C0F0F" w:rsidRPr="00073C48" w:rsidRDefault="004C0F0F" w:rsidP="00D6376C">
            <w:pPr>
              <w:pStyle w:val="Tabelle-Standard"/>
            </w:pPr>
          </w:p>
        </w:tc>
      </w:tr>
    </w:tbl>
    <w:p w14:paraId="2EE6B5F7" w14:textId="77777777" w:rsidR="00927970" w:rsidRDefault="00927970" w:rsidP="008D712F"/>
    <w:sectPr w:rsidR="00927970" w:rsidSect="00A717A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2948" w:right="567" w:bottom="1134" w:left="1134" w:header="567" w:footer="567" w:gutter="0"/>
      <w:paperSrc w:first="7" w:other="7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778C2" w14:textId="77777777" w:rsidR="00DB712A" w:rsidRDefault="00DB712A" w:rsidP="00795E78">
      <w:r>
        <w:separator/>
      </w:r>
    </w:p>
    <w:p w14:paraId="03906620" w14:textId="77777777" w:rsidR="00DB712A" w:rsidRDefault="00DB712A" w:rsidP="00795E78"/>
    <w:p w14:paraId="55AA7D37" w14:textId="77777777" w:rsidR="00DB712A" w:rsidRDefault="00DB712A" w:rsidP="00795E78"/>
    <w:p w14:paraId="08928B8A" w14:textId="77777777" w:rsidR="00DB712A" w:rsidRDefault="00DB712A" w:rsidP="00795E78"/>
    <w:p w14:paraId="78FFD777" w14:textId="77777777" w:rsidR="00DB712A" w:rsidRDefault="00DB712A" w:rsidP="00795E78"/>
  </w:endnote>
  <w:endnote w:type="continuationSeparator" w:id="0">
    <w:p w14:paraId="52649CB2" w14:textId="77777777" w:rsidR="00DB712A" w:rsidRDefault="00DB712A" w:rsidP="00795E78">
      <w:r>
        <w:continuationSeparator/>
      </w:r>
    </w:p>
    <w:p w14:paraId="78DC45E8" w14:textId="77777777" w:rsidR="00DB712A" w:rsidRDefault="00DB712A" w:rsidP="00795E78"/>
    <w:p w14:paraId="3572CF0A" w14:textId="77777777" w:rsidR="00DB712A" w:rsidRDefault="00DB712A" w:rsidP="00795E78"/>
    <w:p w14:paraId="107D92EB" w14:textId="77777777" w:rsidR="00DB712A" w:rsidRDefault="00DB712A" w:rsidP="00795E78"/>
    <w:p w14:paraId="3C7A0482" w14:textId="77777777" w:rsidR="00DB712A" w:rsidRDefault="00DB712A" w:rsidP="00795E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95679" w14:textId="77777777" w:rsidR="00A32D8B" w:rsidRDefault="00A32D8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AF0F0" w14:textId="77777777" w:rsidR="00F11F94" w:rsidRDefault="00F11F94" w:rsidP="00903998">
    <w:pPr>
      <w:pStyle w:val="Fuzeile"/>
      <w:ind w:right="0"/>
    </w:pPr>
  </w:p>
  <w:p w14:paraId="290A11AA" w14:textId="77777777" w:rsidR="00544BFF" w:rsidRDefault="00544BFF" w:rsidP="00903998">
    <w:pPr>
      <w:pStyle w:val="Fuzeile"/>
      <w:ind w:right="0"/>
    </w:pPr>
  </w:p>
  <w:p w14:paraId="02545E95" w14:textId="77777777" w:rsidR="00F11F94" w:rsidRPr="00D916FF" w:rsidRDefault="009A405B" w:rsidP="00903998">
    <w:pPr>
      <w:pStyle w:val="Fuzeile"/>
      <w:ind w:right="0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36EF6AF4" wp14:editId="35BFB1C1">
              <wp:simplePos x="0" y="0"/>
              <wp:positionH relativeFrom="column">
                <wp:posOffset>5715</wp:posOffset>
              </wp:positionH>
              <wp:positionV relativeFrom="paragraph">
                <wp:posOffset>-96520</wp:posOffset>
              </wp:positionV>
              <wp:extent cx="9648000" cy="14605"/>
              <wp:effectExtent l="0" t="0" r="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648000" cy="14605"/>
                      </a:xfrm>
                      <a:prstGeom prst="rect">
                        <a:avLst/>
                      </a:prstGeom>
                      <a:solidFill>
                        <a:srgbClr val="D9DADB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2FCA7220" id="Rectangle 2" o:spid="_x0000_s1026" style="position:absolute;margin-left:.45pt;margin-top:-7.6pt;width:759.7pt;height:1.1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" fillcolor="#d9dadb" stroked="f"/>
          </w:pict>
        </mc:Fallback>
      </mc:AlternateContent>
    </w:r>
  </w:p>
  <w:p w14:paraId="79BD39F7" w14:textId="77777777" w:rsidR="00544BFF" w:rsidRDefault="00F11F94" w:rsidP="00903998">
    <w:pPr>
      <w:pStyle w:val="Fuzeile"/>
      <w:ind w:right="0"/>
    </w:pPr>
    <w:r w:rsidRPr="002E210F">
      <w:t xml:space="preserve">Seite </w:t>
    </w:r>
    <w:r w:rsidRPr="002E210F">
      <w:fldChar w:fldCharType="begin"/>
    </w:r>
    <w:r w:rsidRPr="002E210F">
      <w:instrText xml:space="preserve"> PAGE </w:instrText>
    </w:r>
    <w:r w:rsidRPr="002E210F">
      <w:fldChar w:fldCharType="separate"/>
    </w:r>
    <w:r w:rsidR="00927970">
      <w:rPr>
        <w:noProof/>
      </w:rPr>
      <w:t>2</w:t>
    </w:r>
    <w:r w:rsidRPr="002E210F">
      <w:fldChar w:fldCharType="end"/>
    </w:r>
    <w:r w:rsidRPr="002E210F">
      <w:t xml:space="preserve"> von </w:t>
    </w:r>
    <w:fldSimple w:instr=" NUMPAGES ">
      <w:r w:rsidR="00927970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30C78" w14:textId="7DD1CB0B" w:rsidR="00A32D8B" w:rsidRDefault="00A32D8B" w:rsidP="00A32D8B">
    <w:pPr>
      <w:pStyle w:val="Fuzeile"/>
      <w:pBdr>
        <w:bottom w:val="single" w:sz="12" w:space="1" w:color="D9DADB"/>
      </w:pBdr>
      <w:ind w:right="0"/>
      <w:jc w:val="left"/>
    </w:pPr>
  </w:p>
  <w:p w14:paraId="0F421CD5" w14:textId="15DA96A4" w:rsidR="00A32D8B" w:rsidRDefault="00A32D8B" w:rsidP="00A32D8B">
    <w:pPr>
      <w:tabs>
        <w:tab w:val="center" w:pos="5103"/>
        <w:tab w:val="right" w:pos="10065"/>
      </w:tabs>
      <w:rPr>
        <w:rFonts w:eastAsia="Arial" w:cs="Arial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1281C949" wp14:editId="2C24ABAB">
              <wp:simplePos x="0" y="0"/>
              <wp:positionH relativeFrom="column">
                <wp:posOffset>52070</wp:posOffset>
              </wp:positionH>
              <wp:positionV relativeFrom="paragraph">
                <wp:posOffset>26035</wp:posOffset>
              </wp:positionV>
              <wp:extent cx="1039495" cy="408940"/>
              <wp:effectExtent l="0" t="0" r="8255" b="0"/>
              <wp:wrapNone/>
              <wp:docPr id="2113418418" name="Textfeld 21134184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8860" cy="40830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7DF126F" w14:textId="41309B94" w:rsidR="00A32D8B" w:rsidRDefault="00A32D8B" w:rsidP="00A32D8B">
                          <w:pPr>
                            <w:rPr>
                              <w:sz w:val="8"/>
                              <w:szCs w:val="8"/>
                            </w:rPr>
                          </w:pPr>
                          <w:r>
                            <w:rPr>
                              <w:rFonts w:asciiTheme="minorHAnsi" w:eastAsiaTheme="minorHAnsi" w:hAnsiTheme="minorHAnsi" w:cstheme="minorBidi"/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1813BA4E" wp14:editId="13B92798">
                                <wp:extent cx="883920" cy="304800"/>
                                <wp:effectExtent l="0" t="0" r="0" b="0"/>
                                <wp:docPr id="6" name="Grafik 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Grafik 52786877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839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81C949" id="_x0000_t202" coordsize="21600,21600" o:spt="202" path="m,l,21600r21600,l21600,xe">
              <v:stroke joinstyle="miter"/>
              <v:path gradientshapeok="t" o:connecttype="rect"/>
            </v:shapetype>
            <v:shape id="Textfeld 2113418418" o:spid="_x0000_s1026" type="#_x0000_t202" style="position:absolute;margin-left:4.1pt;margin-top:2.05pt;width:81.85pt;height:32.2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" fillcolor="white [3201]" stroked="f" strokeweight=".5pt">
              <v:textbox>
                <w:txbxContent>
                  <w:p w14:paraId="47DF126F" w14:textId="41309B94" w:rsidR="00A32D8B" w:rsidRDefault="00A32D8B" w:rsidP="00A32D8B">
                    <w:pPr>
                      <w:rPr>
                        <w:sz w:val="8"/>
                        <w:szCs w:val="8"/>
                      </w:rPr>
                    </w:pPr>
                    <w:r>
                      <w:rPr>
                        <w:rFonts w:asciiTheme="minorHAnsi" w:eastAsiaTheme="minorHAnsi" w:hAnsiTheme="minorHAnsi" w:cstheme="minorBidi"/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1813BA4E" wp14:editId="13B92798">
                          <wp:extent cx="883920" cy="304800"/>
                          <wp:effectExtent l="0" t="0" r="0" b="0"/>
                          <wp:docPr id="6" name="Grafik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Grafik 52786877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83920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eastAsia="Arial" w:cs="Arial"/>
        <w:color w:val="808080"/>
        <w:sz w:val="16"/>
      </w:rPr>
      <w:tab/>
      <w:t>GPM Deutsche Gesellschaft für Projektmanagement e.V.</w:t>
    </w:r>
    <w:r>
      <w:rPr>
        <w:rFonts w:eastAsia="Arial" w:cs="Arial"/>
        <w:color w:val="808080"/>
        <w:sz w:val="16"/>
      </w:rPr>
      <w:tab/>
    </w:r>
    <w:r>
      <w:rPr>
        <w:sz w:val="16"/>
        <w:szCs w:val="16"/>
      </w:rPr>
      <w:t xml:space="preserve">Seite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von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</w:p>
  <w:p w14:paraId="7658C48F" w14:textId="77777777" w:rsidR="00A32D8B" w:rsidRDefault="00A32D8B" w:rsidP="00A32D8B">
    <w:pPr>
      <w:tabs>
        <w:tab w:val="center" w:pos="4962"/>
      </w:tabs>
      <w:ind w:left="1701" w:right="567"/>
      <w:rPr>
        <w:rFonts w:eastAsia="Calibri" w:cs="Calibri"/>
        <w:szCs w:val="22"/>
      </w:rPr>
    </w:pPr>
    <w:r>
      <w:rPr>
        <w:rFonts w:eastAsia="Arial" w:cs="Arial"/>
        <w:color w:val="808080"/>
        <w:sz w:val="16"/>
      </w:rPr>
      <w:tab/>
    </w:r>
    <w:hyperlink r:id="rId3" w:history="1">
      <w:r>
        <w:rPr>
          <w:rStyle w:val="Hyperlink"/>
          <w:rFonts w:eastAsia="Arial" w:cs="Arial"/>
          <w:sz w:val="16"/>
        </w:rPr>
        <w:t>Lizenz CC 0 1.0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84E81" w14:textId="77777777" w:rsidR="00DB712A" w:rsidRDefault="00DB712A" w:rsidP="00795E78">
      <w:r>
        <w:separator/>
      </w:r>
    </w:p>
    <w:p w14:paraId="2C986AA1" w14:textId="77777777" w:rsidR="00DB712A" w:rsidRDefault="00DB712A" w:rsidP="00795E78"/>
    <w:p w14:paraId="6E3F6C11" w14:textId="77777777" w:rsidR="00DB712A" w:rsidRDefault="00DB712A" w:rsidP="00795E78"/>
    <w:p w14:paraId="1221B041" w14:textId="77777777" w:rsidR="00DB712A" w:rsidRDefault="00DB712A" w:rsidP="00795E78"/>
    <w:p w14:paraId="31736CA1" w14:textId="77777777" w:rsidR="00DB712A" w:rsidRDefault="00DB712A" w:rsidP="00795E78"/>
  </w:footnote>
  <w:footnote w:type="continuationSeparator" w:id="0">
    <w:p w14:paraId="119E7619" w14:textId="77777777" w:rsidR="00DB712A" w:rsidRDefault="00DB712A" w:rsidP="00795E78">
      <w:r>
        <w:continuationSeparator/>
      </w:r>
    </w:p>
    <w:p w14:paraId="07255847" w14:textId="77777777" w:rsidR="00DB712A" w:rsidRDefault="00DB712A" w:rsidP="00795E78"/>
    <w:p w14:paraId="3EB8624D" w14:textId="77777777" w:rsidR="00DB712A" w:rsidRDefault="00DB712A" w:rsidP="00795E78"/>
    <w:p w14:paraId="429FFAE4" w14:textId="77777777" w:rsidR="00DB712A" w:rsidRDefault="00DB712A" w:rsidP="00795E78"/>
    <w:p w14:paraId="0E68CB48" w14:textId="77777777" w:rsidR="00DB712A" w:rsidRDefault="00DB712A" w:rsidP="00795E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50657" w14:textId="77777777" w:rsidR="00A32D8B" w:rsidRDefault="00A32D8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ECE73" w14:textId="77777777" w:rsidR="00544BFF" w:rsidRDefault="00544BFF" w:rsidP="00795E78"/>
  <w:p w14:paraId="7A02FFEB" w14:textId="77777777" w:rsidR="00544BFF" w:rsidRDefault="00544BFF" w:rsidP="00795E78"/>
  <w:p w14:paraId="6020DB2C" w14:textId="77777777" w:rsidR="00544BFF" w:rsidRDefault="00544BFF" w:rsidP="00795E78"/>
  <w:p w14:paraId="67850A1D" w14:textId="77777777" w:rsidR="00397D8A" w:rsidRPr="002E210F" w:rsidRDefault="00397D8A" w:rsidP="00795E78"/>
  <w:p w14:paraId="75E1E049" w14:textId="77777777" w:rsidR="003908A6" w:rsidRDefault="009A405B" w:rsidP="00795E78"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CE7BA78" wp14:editId="01FD00BB">
              <wp:simplePos x="0" y="0"/>
              <wp:positionH relativeFrom="page">
                <wp:posOffset>0</wp:posOffset>
              </wp:positionH>
              <wp:positionV relativeFrom="page">
                <wp:posOffset>1433195</wp:posOffset>
              </wp:positionV>
              <wp:extent cx="10692000" cy="75565"/>
              <wp:effectExtent l="0" t="0" r="0" b="635"/>
              <wp:wrapNone/>
              <wp:docPr id="3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692000" cy="75565"/>
                      </a:xfrm>
                      <a:prstGeom prst="rect">
                        <a:avLst/>
                      </a:prstGeom>
                      <a:solidFill>
                        <a:srgbClr val="D9DADB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7422D0D1" id="Rectangle 12" o:spid="_x0000_s1026" style="position:absolute;margin-left:0;margin-top:112.85pt;width:841.9pt;height:5.9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" fillcolor="#d9dadb" stroked="f"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02189" w14:textId="5B58A1C5" w:rsidR="00E3124E" w:rsidRDefault="00A717A9" w:rsidP="00795E78">
    <w:r>
      <w:rPr>
        <w:noProof/>
      </w:rPr>
      <mc:AlternateContent>
        <mc:Choice Requires="wpg">
          <w:drawing>
            <wp:anchor distT="0" distB="0" distL="114300" distR="114300" simplePos="0" relativeHeight="251663872" behindDoc="1" locked="0" layoutInCell="1" allowOverlap="1" wp14:anchorId="7242E8B1" wp14:editId="05335A2C">
              <wp:simplePos x="0" y="0"/>
              <wp:positionH relativeFrom="column">
                <wp:posOffset>-720090</wp:posOffset>
              </wp:positionH>
              <wp:positionV relativeFrom="paragraph">
                <wp:posOffset>-360045</wp:posOffset>
              </wp:positionV>
              <wp:extent cx="10688513" cy="1741805"/>
              <wp:effectExtent l="0" t="0" r="0" b="0"/>
              <wp:wrapNone/>
              <wp:docPr id="875827885" name="Gruppieren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688513" cy="1741805"/>
                        <a:chOff x="0" y="0"/>
                        <a:chExt cx="10688513" cy="1741805"/>
                      </a:xfrm>
                    </wpg:grpSpPr>
                    <pic:pic xmlns:pic="http://schemas.openxmlformats.org/drawingml/2006/picture">
                      <pic:nvPicPr>
                        <pic:cNvPr id="5" name="Grafik 20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3128838" y="0"/>
                          <a:ext cx="7559675" cy="17418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  <pic:pic xmlns:pic="http://schemas.openxmlformats.org/drawingml/2006/picture">
                      <pic:nvPicPr>
                        <pic:cNvPr id="199464188" name="Grafik 199464188"/>
                        <pic:cNvPicPr>
                          <a:picLocks noChangeAspect="1"/>
                        </pic:cNvPicPr>
                      </pic:nvPicPr>
                      <pic:blipFill rotWithShape="1">
                        <a:blip r:embed="rId1"/>
                        <a:srcRect r="27877"/>
                        <a:stretch/>
                      </pic:blipFill>
                      <pic:spPr bwMode="auto">
                        <a:xfrm>
                          <a:off x="0" y="0"/>
                          <a:ext cx="5450205" cy="1741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 xmlns:w16du="http://schemas.microsoft.com/office/word/2023/wordml/word16du">
          <w:pict>
            <v:group w14:anchorId="05DDF4A1" id="Gruppieren 1" o:spid="_x0000_s1026" style="position:absolute;margin-left:-56.7pt;margin-top:-28.35pt;width:841.6pt;height:137.15pt;z-index:-251652608" coordsize="106885,174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/9Df4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/0d/j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f/S3+P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/9Pf4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/1N/j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f/V3+P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/9bf4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/19/j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f/Q3+P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/9Hf4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/0t/j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/0d/j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f/S3+P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W3N/nZf+Wj/wDQx9+691j9+691737r3Xvfuvde&#10;9+691737r3Xvfuvde9+691737r3Xvfuvde9+691737r3Xvfuvde9+691737r3Xvfuvde9+691737&#10;r3Xvfuvde9+691737r3Xvfuvde9+691737r3Xvfuvde9+691737r3Xvfuvde9+691737r3Xvfuvd&#10;e9+690N/Qf8Ax+GS/wDDarP/AHaYb37r3Ruffuvde9+691737r3Xvfuvde9+691737r3Xvfuvde9&#10;+691737r3X//1t/j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0" o:spid="_x0000_s1027" type="#_x0000_t75" style="position:absolute;left:31288;width:75597;height:174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">
                <v:imagedata r:id="rId2" o:title=""/>
              </v:shape>
              <v:shape id="Grafik 199464188" o:spid="_x0000_s1028" type="#_x0000_t75" style="position:absolute;width:54502;height:174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">
                <v:imagedata r:id="rId2" o:title="" cropright="18269f"/>
              </v:shape>
            </v:group>
          </w:pict>
        </mc:Fallback>
      </mc:AlternateContent>
    </w:r>
  </w:p>
  <w:p w14:paraId="00E36176" w14:textId="77777777" w:rsidR="00927970" w:rsidRDefault="009835ED" w:rsidP="009835ED">
    <w:pPr>
      <w:rPr>
        <w:rFonts w:cs="Arial"/>
        <w:caps/>
      </w:rPr>
    </w:pPr>
    <w:r>
      <w:rPr>
        <w:noProof/>
      </w:rPr>
      <w:drawing>
        <wp:inline distT="0" distB="0" distL="0" distR="0" wp14:anchorId="0FC2BD45" wp14:editId="2F80C1FA">
          <wp:extent cx="2119486" cy="696595"/>
          <wp:effectExtent l="0" t="0" r="0" b="8255"/>
          <wp:docPr id="4" name="Grafik 4">
            <a:hlinkClick xmlns:a="http://schemas.openxmlformats.org/drawingml/2006/main" r:id="rId3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>
                    <a:hlinkClick r:id="rId3"/>
                  </pic:cNvPr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2263" cy="7007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94A4BD0"/>
    <w:lvl w:ilvl="0">
      <w:start w:val="1"/>
      <w:numFmt w:val="lowerRoman"/>
      <w:pStyle w:val="Listennummer3"/>
      <w:lvlText w:val="%1."/>
      <w:lvlJc w:val="right"/>
      <w:pPr>
        <w:ind w:left="926" w:hanging="360"/>
      </w:pPr>
      <w:rPr>
        <w:rFonts w:hint="default"/>
        <w:b/>
        <w:i w:val="0"/>
        <w:color w:val="17317B"/>
        <w:sz w:val="22"/>
      </w:rPr>
    </w:lvl>
  </w:abstractNum>
  <w:abstractNum w:abstractNumId="1" w15:restartNumberingAfterBreak="0">
    <w:nsid w:val="FFFFFF7F"/>
    <w:multiLevelType w:val="singleLevel"/>
    <w:tmpl w:val="3DD470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94C864F2"/>
    <w:lvl w:ilvl="0">
      <w:start w:val="1"/>
      <w:numFmt w:val="bullet"/>
      <w:lvlText w:val="−"/>
      <w:lvlJc w:val="left"/>
      <w:pPr>
        <w:ind w:left="927" w:hanging="360"/>
      </w:pPr>
      <w:rPr>
        <w:rFonts w:ascii="Arial Black" w:hAnsi="Arial Black" w:hint="default"/>
        <w:color w:val="17317B"/>
        <w:sz w:val="24"/>
      </w:rPr>
    </w:lvl>
  </w:abstractNum>
  <w:abstractNum w:abstractNumId="3" w15:restartNumberingAfterBreak="0">
    <w:nsid w:val="FFFFFF83"/>
    <w:multiLevelType w:val="singleLevel"/>
    <w:tmpl w:val="5C20C35C"/>
    <w:lvl w:ilvl="0">
      <w:start w:val="1"/>
      <w:numFmt w:val="bullet"/>
      <w:pStyle w:val="Aufzhlungszeichen2"/>
      <w:lvlText w:val="−"/>
      <w:lvlJc w:val="left"/>
      <w:pPr>
        <w:ind w:left="644" w:hanging="360"/>
      </w:pPr>
      <w:rPr>
        <w:rFonts w:ascii="Arial Black" w:hAnsi="Arial Black" w:hint="default"/>
        <w:color w:val="17317B"/>
        <w:sz w:val="24"/>
      </w:rPr>
    </w:lvl>
  </w:abstractNum>
  <w:abstractNum w:abstractNumId="4" w15:restartNumberingAfterBreak="0">
    <w:nsid w:val="FFFFFF88"/>
    <w:multiLevelType w:val="singleLevel"/>
    <w:tmpl w:val="F6CEE78E"/>
    <w:lvl w:ilvl="0">
      <w:start w:val="1"/>
      <w:numFmt w:val="lowerLetter"/>
      <w:pStyle w:val="Listennummer2"/>
      <w:lvlText w:val="%1)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</w:abstractNum>
  <w:abstractNum w:abstractNumId="5" w15:restartNumberingAfterBreak="0">
    <w:nsid w:val="FFFFFF89"/>
    <w:multiLevelType w:val="singleLevel"/>
    <w:tmpl w:val="7212BC96"/>
    <w:lvl w:ilvl="0">
      <w:start w:val="1"/>
      <w:numFmt w:val="bullet"/>
      <w:pStyle w:val="Aufzhlungszeichen"/>
      <w:lvlText w:val="I"/>
      <w:lvlJc w:val="left"/>
      <w:pPr>
        <w:ind w:left="360" w:hanging="360"/>
      </w:pPr>
      <w:rPr>
        <w:rFonts w:ascii="Arial Black" w:hAnsi="Arial Black" w:hint="default"/>
        <w:color w:val="17317B"/>
        <w:sz w:val="24"/>
      </w:rPr>
    </w:lvl>
  </w:abstractNum>
  <w:abstractNum w:abstractNumId="6" w15:restartNumberingAfterBreak="0">
    <w:nsid w:val="080D1D39"/>
    <w:multiLevelType w:val="hybridMultilevel"/>
    <w:tmpl w:val="1AC683E0"/>
    <w:lvl w:ilvl="0" w:tplc="8A1A6ECC">
      <w:start w:val="1"/>
      <w:numFmt w:val="bullet"/>
      <w:lvlText w:val="I"/>
      <w:lvlJc w:val="left"/>
      <w:pPr>
        <w:ind w:left="786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B322B284">
      <w:numFmt w:val="bullet"/>
      <w:lvlText w:val="-"/>
      <w:lvlJc w:val="left"/>
      <w:pPr>
        <w:ind w:left="1506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0E022013"/>
    <w:multiLevelType w:val="hybridMultilevel"/>
    <w:tmpl w:val="74BCF176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A1184"/>
    <w:multiLevelType w:val="hybridMultilevel"/>
    <w:tmpl w:val="995E4DBA"/>
    <w:lvl w:ilvl="0" w:tplc="4E70A9D0">
      <w:start w:val="1"/>
      <w:numFmt w:val="bullet"/>
      <w:pStyle w:val="Auswahl"/>
      <w:lvlText w:val="o"/>
      <w:lvlJc w:val="left"/>
      <w:pPr>
        <w:ind w:left="720" w:hanging="360"/>
      </w:pPr>
      <w:rPr>
        <w:rFonts w:ascii="Courier New" w:hAnsi="Courier New" w:hint="default"/>
        <w:b/>
        <w:i w:val="0"/>
        <w:color w:val="17317B"/>
        <w:sz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A96D34"/>
    <w:multiLevelType w:val="hybridMultilevel"/>
    <w:tmpl w:val="4866DC84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1502D"/>
    <w:multiLevelType w:val="hybridMultilevel"/>
    <w:tmpl w:val="58067352"/>
    <w:lvl w:ilvl="0" w:tplc="04070015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8E628B"/>
    <w:multiLevelType w:val="hybridMultilevel"/>
    <w:tmpl w:val="2CB43E0E"/>
    <w:lvl w:ilvl="0" w:tplc="024EB3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5585E"/>
    <w:multiLevelType w:val="hybridMultilevel"/>
    <w:tmpl w:val="E3F25632"/>
    <w:lvl w:ilvl="0" w:tplc="0D8AB124">
      <w:numFmt w:val="bullet"/>
      <w:pStyle w:val="Tabelle-Aufzhlung2"/>
      <w:lvlText w:val="-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b/>
        <w:i w:val="0"/>
        <w:color w:val="auto"/>
      </w:rPr>
    </w:lvl>
    <w:lvl w:ilvl="1" w:tplc="D272F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818BF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5C90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4CD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1C49D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A003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0E00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99202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3F73EE"/>
    <w:multiLevelType w:val="hybridMultilevel"/>
    <w:tmpl w:val="AAC02C9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58624E"/>
    <w:multiLevelType w:val="hybridMultilevel"/>
    <w:tmpl w:val="AC3AA878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8A1A6ECC">
      <w:start w:val="1"/>
      <w:numFmt w:val="bullet"/>
      <w:lvlText w:val="I"/>
      <w:lvlJc w:val="left"/>
      <w:pPr>
        <w:ind w:left="144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CB74C63"/>
    <w:multiLevelType w:val="multilevel"/>
    <w:tmpl w:val="DFF8D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i w:val="0"/>
        <w:color w:val="17317B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433618E"/>
    <w:multiLevelType w:val="hybridMultilevel"/>
    <w:tmpl w:val="F9328386"/>
    <w:lvl w:ilvl="0" w:tplc="4A88CC92">
      <w:start w:val="1"/>
      <w:numFmt w:val="decimal"/>
      <w:pStyle w:val="Listennummer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E610C0E"/>
    <w:multiLevelType w:val="hybridMultilevel"/>
    <w:tmpl w:val="4B58EB02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8A1A6ECC">
      <w:start w:val="1"/>
      <w:numFmt w:val="bullet"/>
      <w:lvlText w:val="I"/>
      <w:lvlJc w:val="left"/>
      <w:pPr>
        <w:ind w:left="144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47891"/>
    <w:multiLevelType w:val="hybridMultilevel"/>
    <w:tmpl w:val="AF0A8C7E"/>
    <w:lvl w:ilvl="0" w:tplc="81FE77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FC63C5"/>
    <w:multiLevelType w:val="multilevel"/>
    <w:tmpl w:val="6F6CF7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D20106"/>
    <w:multiLevelType w:val="multilevel"/>
    <w:tmpl w:val="04604080"/>
    <w:lvl w:ilvl="0">
      <w:start w:val="1"/>
      <w:numFmt w:val="decimal"/>
      <w:pStyle w:val="Numerierung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B933D5D"/>
    <w:multiLevelType w:val="multilevel"/>
    <w:tmpl w:val="9C9EDF64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D8971F9"/>
    <w:multiLevelType w:val="hybridMultilevel"/>
    <w:tmpl w:val="33CA293C"/>
    <w:lvl w:ilvl="0" w:tplc="43C8D918">
      <w:start w:val="1"/>
      <w:numFmt w:val="bullet"/>
      <w:pStyle w:val="Aufzhlungszeichen3"/>
      <w:lvlText w:val="■"/>
      <w:lvlJc w:val="left"/>
      <w:pPr>
        <w:ind w:left="927" w:hanging="360"/>
      </w:pPr>
      <w:rPr>
        <w:rFonts w:ascii="Arial Black" w:hAnsi="Arial Black" w:hint="default"/>
        <w:color w:val="17317B"/>
        <w:sz w:val="24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EB603D1"/>
    <w:multiLevelType w:val="hybridMultilevel"/>
    <w:tmpl w:val="188AB81E"/>
    <w:lvl w:ilvl="0" w:tplc="312847E0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  <w:color w:val="80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F5A7F"/>
    <w:multiLevelType w:val="multilevel"/>
    <w:tmpl w:val="CF1E2C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09337288">
    <w:abstractNumId w:val="24"/>
  </w:num>
  <w:num w:numId="2" w16cid:durableId="1419790486">
    <w:abstractNumId w:val="13"/>
  </w:num>
  <w:num w:numId="3" w16cid:durableId="1057431635">
    <w:abstractNumId w:val="10"/>
  </w:num>
  <w:num w:numId="4" w16cid:durableId="1056274158">
    <w:abstractNumId w:val="9"/>
  </w:num>
  <w:num w:numId="5" w16cid:durableId="249507860">
    <w:abstractNumId w:val="11"/>
  </w:num>
  <w:num w:numId="6" w16cid:durableId="993528685">
    <w:abstractNumId w:val="6"/>
  </w:num>
  <w:num w:numId="7" w16cid:durableId="1085761688">
    <w:abstractNumId w:val="17"/>
  </w:num>
  <w:num w:numId="8" w16cid:durableId="339354637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09710784">
    <w:abstractNumId w:val="7"/>
  </w:num>
  <w:num w:numId="10" w16cid:durableId="2035839780">
    <w:abstractNumId w:val="18"/>
  </w:num>
  <w:num w:numId="11" w16cid:durableId="1624270667">
    <w:abstractNumId w:val="4"/>
  </w:num>
  <w:num w:numId="12" w16cid:durableId="569316134">
    <w:abstractNumId w:val="5"/>
  </w:num>
  <w:num w:numId="13" w16cid:durableId="554506682">
    <w:abstractNumId w:val="3"/>
  </w:num>
  <w:num w:numId="14" w16cid:durableId="495386984">
    <w:abstractNumId w:val="2"/>
  </w:num>
  <w:num w:numId="15" w16cid:durableId="847331996">
    <w:abstractNumId w:val="22"/>
  </w:num>
  <w:num w:numId="16" w16cid:durableId="363022293">
    <w:abstractNumId w:val="8"/>
  </w:num>
  <w:num w:numId="17" w16cid:durableId="1318067584">
    <w:abstractNumId w:val="21"/>
  </w:num>
  <w:num w:numId="18" w16cid:durableId="1229921570">
    <w:abstractNumId w:val="19"/>
  </w:num>
  <w:num w:numId="19" w16cid:durableId="312485473">
    <w:abstractNumId w:val="1"/>
  </w:num>
  <w:num w:numId="20" w16cid:durableId="141579734">
    <w:abstractNumId w:val="0"/>
  </w:num>
  <w:num w:numId="21" w16cid:durableId="915747958">
    <w:abstractNumId w:val="16"/>
  </w:num>
  <w:num w:numId="22" w16cid:durableId="1483814804">
    <w:abstractNumId w:val="20"/>
  </w:num>
  <w:num w:numId="23" w16cid:durableId="832720393">
    <w:abstractNumId w:val="15"/>
  </w:num>
  <w:num w:numId="24" w16cid:durableId="594287971">
    <w:abstractNumId w:val="23"/>
  </w:num>
  <w:num w:numId="25" w16cid:durableId="162354547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00a4a5,#1aaaa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CTIVE" w:val="Satzung 2006.doc"/>
    <w:docVar w:name="AnNoText" w:val="EuroStar"/>
    <w:docVar w:name="AnNoTextFileName" w:val="ANOFD"/>
    <w:docVar w:name="KAW999929" w:val="5d6971e1-9128-4492-aba2-d95d935dee46"/>
    <w:docVar w:name="VTCASE" w:val="4"/>
    <w:docVar w:name="VTCommandPending" w:val="NONE"/>
    <w:docVar w:name="VTCurMacroFlags$" w:val="NNNN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4B392B"/>
    <w:rsid w:val="00001047"/>
    <w:rsid w:val="00001DC2"/>
    <w:rsid w:val="00007643"/>
    <w:rsid w:val="00021354"/>
    <w:rsid w:val="000275CD"/>
    <w:rsid w:val="00033DB3"/>
    <w:rsid w:val="00051B45"/>
    <w:rsid w:val="00051C0A"/>
    <w:rsid w:val="00067316"/>
    <w:rsid w:val="00073CEB"/>
    <w:rsid w:val="00083FEC"/>
    <w:rsid w:val="000A31FB"/>
    <w:rsid w:val="000A58CA"/>
    <w:rsid w:val="000A7CB7"/>
    <w:rsid w:val="000B7DA7"/>
    <w:rsid w:val="000F0741"/>
    <w:rsid w:val="000F6AF1"/>
    <w:rsid w:val="00120FF4"/>
    <w:rsid w:val="001223E4"/>
    <w:rsid w:val="001305D5"/>
    <w:rsid w:val="001351D6"/>
    <w:rsid w:val="00150B57"/>
    <w:rsid w:val="001714C1"/>
    <w:rsid w:val="001717C8"/>
    <w:rsid w:val="001718DD"/>
    <w:rsid w:val="0018337B"/>
    <w:rsid w:val="00184B47"/>
    <w:rsid w:val="00190282"/>
    <w:rsid w:val="00192731"/>
    <w:rsid w:val="001955DA"/>
    <w:rsid w:val="0019605D"/>
    <w:rsid w:val="001A06AA"/>
    <w:rsid w:val="001D00A4"/>
    <w:rsid w:val="001E5C01"/>
    <w:rsid w:val="001F58F9"/>
    <w:rsid w:val="001F5CF3"/>
    <w:rsid w:val="00201EEF"/>
    <w:rsid w:val="0020644A"/>
    <w:rsid w:val="00214BF5"/>
    <w:rsid w:val="00215B0F"/>
    <w:rsid w:val="002243D8"/>
    <w:rsid w:val="002273F3"/>
    <w:rsid w:val="00232254"/>
    <w:rsid w:val="00236394"/>
    <w:rsid w:val="00250644"/>
    <w:rsid w:val="00250AB6"/>
    <w:rsid w:val="00252645"/>
    <w:rsid w:val="00260E3D"/>
    <w:rsid w:val="00266F47"/>
    <w:rsid w:val="002712DB"/>
    <w:rsid w:val="00272A2F"/>
    <w:rsid w:val="00282048"/>
    <w:rsid w:val="002901AA"/>
    <w:rsid w:val="00291212"/>
    <w:rsid w:val="00293FF6"/>
    <w:rsid w:val="002946E7"/>
    <w:rsid w:val="00297608"/>
    <w:rsid w:val="002A6E00"/>
    <w:rsid w:val="002B45B3"/>
    <w:rsid w:val="002B57FA"/>
    <w:rsid w:val="002D1B21"/>
    <w:rsid w:val="002E0BFB"/>
    <w:rsid w:val="002E210F"/>
    <w:rsid w:val="002E44B6"/>
    <w:rsid w:val="002E74EB"/>
    <w:rsid w:val="002F2BC0"/>
    <w:rsid w:val="002F443D"/>
    <w:rsid w:val="00315246"/>
    <w:rsid w:val="00316F70"/>
    <w:rsid w:val="003215E1"/>
    <w:rsid w:val="00345118"/>
    <w:rsid w:val="00355FE5"/>
    <w:rsid w:val="00365563"/>
    <w:rsid w:val="003667F0"/>
    <w:rsid w:val="00367625"/>
    <w:rsid w:val="0037611B"/>
    <w:rsid w:val="00376952"/>
    <w:rsid w:val="00384D2E"/>
    <w:rsid w:val="00386F7D"/>
    <w:rsid w:val="003908A6"/>
    <w:rsid w:val="00391D0A"/>
    <w:rsid w:val="00397C69"/>
    <w:rsid w:val="00397D8A"/>
    <w:rsid w:val="003A61D4"/>
    <w:rsid w:val="003B4D36"/>
    <w:rsid w:val="003B6B02"/>
    <w:rsid w:val="003B7C04"/>
    <w:rsid w:val="003C1EFC"/>
    <w:rsid w:val="003C498C"/>
    <w:rsid w:val="003D1518"/>
    <w:rsid w:val="003E0866"/>
    <w:rsid w:val="003E6064"/>
    <w:rsid w:val="003F2E3C"/>
    <w:rsid w:val="003F693F"/>
    <w:rsid w:val="0040281E"/>
    <w:rsid w:val="004125C5"/>
    <w:rsid w:val="00433451"/>
    <w:rsid w:val="00433F72"/>
    <w:rsid w:val="0043693C"/>
    <w:rsid w:val="0044511E"/>
    <w:rsid w:val="00452161"/>
    <w:rsid w:val="00452B3B"/>
    <w:rsid w:val="00453E93"/>
    <w:rsid w:val="00492A9B"/>
    <w:rsid w:val="00497C5C"/>
    <w:rsid w:val="004A29D7"/>
    <w:rsid w:val="004B12BA"/>
    <w:rsid w:val="004B28A0"/>
    <w:rsid w:val="004B392B"/>
    <w:rsid w:val="004C0F0F"/>
    <w:rsid w:val="004C489E"/>
    <w:rsid w:val="004C79B9"/>
    <w:rsid w:val="004D39A0"/>
    <w:rsid w:val="004F1AB8"/>
    <w:rsid w:val="00501290"/>
    <w:rsid w:val="005071D2"/>
    <w:rsid w:val="00515DE2"/>
    <w:rsid w:val="00517C84"/>
    <w:rsid w:val="00523192"/>
    <w:rsid w:val="00544BFF"/>
    <w:rsid w:val="00546B5A"/>
    <w:rsid w:val="005577A4"/>
    <w:rsid w:val="00565247"/>
    <w:rsid w:val="0057353A"/>
    <w:rsid w:val="005775CA"/>
    <w:rsid w:val="00585C18"/>
    <w:rsid w:val="005A1D58"/>
    <w:rsid w:val="005B2F13"/>
    <w:rsid w:val="005B7510"/>
    <w:rsid w:val="005C63C0"/>
    <w:rsid w:val="005E2AC0"/>
    <w:rsid w:val="005F7FAA"/>
    <w:rsid w:val="00605013"/>
    <w:rsid w:val="006057CF"/>
    <w:rsid w:val="00615F1D"/>
    <w:rsid w:val="00620053"/>
    <w:rsid w:val="00622289"/>
    <w:rsid w:val="00630E04"/>
    <w:rsid w:val="00640AC5"/>
    <w:rsid w:val="0065381D"/>
    <w:rsid w:val="0065423D"/>
    <w:rsid w:val="0068632D"/>
    <w:rsid w:val="006A32FD"/>
    <w:rsid w:val="006B37D7"/>
    <w:rsid w:val="006E32E6"/>
    <w:rsid w:val="006E7248"/>
    <w:rsid w:val="00702BF1"/>
    <w:rsid w:val="00711057"/>
    <w:rsid w:val="00717407"/>
    <w:rsid w:val="0072109F"/>
    <w:rsid w:val="007215CC"/>
    <w:rsid w:val="0072570B"/>
    <w:rsid w:val="00726D24"/>
    <w:rsid w:val="007357CC"/>
    <w:rsid w:val="0076302B"/>
    <w:rsid w:val="0077357C"/>
    <w:rsid w:val="00783371"/>
    <w:rsid w:val="007866C5"/>
    <w:rsid w:val="00791EF1"/>
    <w:rsid w:val="00791F0F"/>
    <w:rsid w:val="00793C46"/>
    <w:rsid w:val="00795E78"/>
    <w:rsid w:val="00796C71"/>
    <w:rsid w:val="007A56D3"/>
    <w:rsid w:val="007B383F"/>
    <w:rsid w:val="007B428A"/>
    <w:rsid w:val="007B6E19"/>
    <w:rsid w:val="007C7AEF"/>
    <w:rsid w:val="007E5AF7"/>
    <w:rsid w:val="007E6B29"/>
    <w:rsid w:val="007F6DE5"/>
    <w:rsid w:val="00802BCF"/>
    <w:rsid w:val="0081531B"/>
    <w:rsid w:val="00817BC9"/>
    <w:rsid w:val="008256A8"/>
    <w:rsid w:val="00840968"/>
    <w:rsid w:val="008454CC"/>
    <w:rsid w:val="00845F73"/>
    <w:rsid w:val="008528CC"/>
    <w:rsid w:val="0085451C"/>
    <w:rsid w:val="0086392E"/>
    <w:rsid w:val="00865541"/>
    <w:rsid w:val="008712DA"/>
    <w:rsid w:val="00872628"/>
    <w:rsid w:val="00874574"/>
    <w:rsid w:val="008921FE"/>
    <w:rsid w:val="00895218"/>
    <w:rsid w:val="008A2BE1"/>
    <w:rsid w:val="008A5E63"/>
    <w:rsid w:val="008B03B0"/>
    <w:rsid w:val="008B4B91"/>
    <w:rsid w:val="008B5167"/>
    <w:rsid w:val="008B6EAC"/>
    <w:rsid w:val="008B7AE7"/>
    <w:rsid w:val="008C1DC5"/>
    <w:rsid w:val="008C1ED5"/>
    <w:rsid w:val="008C3B21"/>
    <w:rsid w:val="008C3D7A"/>
    <w:rsid w:val="008D3186"/>
    <w:rsid w:val="008D5589"/>
    <w:rsid w:val="008D712F"/>
    <w:rsid w:val="008E2094"/>
    <w:rsid w:val="008F16D6"/>
    <w:rsid w:val="00903998"/>
    <w:rsid w:val="0091754D"/>
    <w:rsid w:val="00921966"/>
    <w:rsid w:val="00927970"/>
    <w:rsid w:val="0093336A"/>
    <w:rsid w:val="0093429C"/>
    <w:rsid w:val="009364A2"/>
    <w:rsid w:val="009606EB"/>
    <w:rsid w:val="00960F73"/>
    <w:rsid w:val="009706B3"/>
    <w:rsid w:val="00972F9A"/>
    <w:rsid w:val="009736F4"/>
    <w:rsid w:val="009835ED"/>
    <w:rsid w:val="00984C62"/>
    <w:rsid w:val="00992CB8"/>
    <w:rsid w:val="009955C4"/>
    <w:rsid w:val="009A405B"/>
    <w:rsid w:val="009B138E"/>
    <w:rsid w:val="009B2DB7"/>
    <w:rsid w:val="009D0729"/>
    <w:rsid w:val="009D28FF"/>
    <w:rsid w:val="009D7AB6"/>
    <w:rsid w:val="009E379C"/>
    <w:rsid w:val="009F06DA"/>
    <w:rsid w:val="009F09ED"/>
    <w:rsid w:val="009F1AC6"/>
    <w:rsid w:val="009F1EE4"/>
    <w:rsid w:val="009F29D5"/>
    <w:rsid w:val="009F35D3"/>
    <w:rsid w:val="00A12D3E"/>
    <w:rsid w:val="00A242FF"/>
    <w:rsid w:val="00A30902"/>
    <w:rsid w:val="00A327CB"/>
    <w:rsid w:val="00A32D8B"/>
    <w:rsid w:val="00A47261"/>
    <w:rsid w:val="00A53472"/>
    <w:rsid w:val="00A61C06"/>
    <w:rsid w:val="00A6423A"/>
    <w:rsid w:val="00A717A9"/>
    <w:rsid w:val="00A71BDA"/>
    <w:rsid w:val="00A75651"/>
    <w:rsid w:val="00A779EA"/>
    <w:rsid w:val="00A835F0"/>
    <w:rsid w:val="00A857E4"/>
    <w:rsid w:val="00A93540"/>
    <w:rsid w:val="00AA0669"/>
    <w:rsid w:val="00AA1940"/>
    <w:rsid w:val="00AA2DEF"/>
    <w:rsid w:val="00AB0F96"/>
    <w:rsid w:val="00AB1755"/>
    <w:rsid w:val="00AB76DF"/>
    <w:rsid w:val="00AC6763"/>
    <w:rsid w:val="00AE2305"/>
    <w:rsid w:val="00AF08FF"/>
    <w:rsid w:val="00B004F6"/>
    <w:rsid w:val="00B2049D"/>
    <w:rsid w:val="00B21B1C"/>
    <w:rsid w:val="00B53BB3"/>
    <w:rsid w:val="00B66033"/>
    <w:rsid w:val="00B70CA1"/>
    <w:rsid w:val="00B816C9"/>
    <w:rsid w:val="00B8412A"/>
    <w:rsid w:val="00BB420D"/>
    <w:rsid w:val="00BB6875"/>
    <w:rsid w:val="00BC284B"/>
    <w:rsid w:val="00BD290A"/>
    <w:rsid w:val="00BD5B25"/>
    <w:rsid w:val="00BD7114"/>
    <w:rsid w:val="00BD7D9F"/>
    <w:rsid w:val="00BD7E54"/>
    <w:rsid w:val="00BE34C7"/>
    <w:rsid w:val="00BF5C75"/>
    <w:rsid w:val="00C013A3"/>
    <w:rsid w:val="00C025B5"/>
    <w:rsid w:val="00C06610"/>
    <w:rsid w:val="00C21484"/>
    <w:rsid w:val="00C22199"/>
    <w:rsid w:val="00C34243"/>
    <w:rsid w:val="00C46130"/>
    <w:rsid w:val="00C54366"/>
    <w:rsid w:val="00C65C2D"/>
    <w:rsid w:val="00C756DA"/>
    <w:rsid w:val="00C77F05"/>
    <w:rsid w:val="00C84B3C"/>
    <w:rsid w:val="00C85238"/>
    <w:rsid w:val="00C85288"/>
    <w:rsid w:val="00C8574C"/>
    <w:rsid w:val="00C85AC5"/>
    <w:rsid w:val="00C90470"/>
    <w:rsid w:val="00C910FD"/>
    <w:rsid w:val="00C97E27"/>
    <w:rsid w:val="00CA1826"/>
    <w:rsid w:val="00CB4F51"/>
    <w:rsid w:val="00CC1643"/>
    <w:rsid w:val="00CC2718"/>
    <w:rsid w:val="00CD293F"/>
    <w:rsid w:val="00CD4412"/>
    <w:rsid w:val="00CF45FD"/>
    <w:rsid w:val="00D0690C"/>
    <w:rsid w:val="00D06FC3"/>
    <w:rsid w:val="00D137A9"/>
    <w:rsid w:val="00D13EE0"/>
    <w:rsid w:val="00D1598B"/>
    <w:rsid w:val="00D1641C"/>
    <w:rsid w:val="00D247CF"/>
    <w:rsid w:val="00D30BF3"/>
    <w:rsid w:val="00D325B6"/>
    <w:rsid w:val="00D35076"/>
    <w:rsid w:val="00D42739"/>
    <w:rsid w:val="00D44712"/>
    <w:rsid w:val="00D55F9E"/>
    <w:rsid w:val="00D56BD9"/>
    <w:rsid w:val="00D57693"/>
    <w:rsid w:val="00D64F89"/>
    <w:rsid w:val="00D736F6"/>
    <w:rsid w:val="00D87F2A"/>
    <w:rsid w:val="00D90518"/>
    <w:rsid w:val="00D916FF"/>
    <w:rsid w:val="00D934AE"/>
    <w:rsid w:val="00DA1715"/>
    <w:rsid w:val="00DA269F"/>
    <w:rsid w:val="00DA5F64"/>
    <w:rsid w:val="00DA6A0C"/>
    <w:rsid w:val="00DA715A"/>
    <w:rsid w:val="00DA7F6A"/>
    <w:rsid w:val="00DB712A"/>
    <w:rsid w:val="00DC0FFF"/>
    <w:rsid w:val="00DC1783"/>
    <w:rsid w:val="00DC3EEA"/>
    <w:rsid w:val="00DC72C4"/>
    <w:rsid w:val="00DD1111"/>
    <w:rsid w:val="00DD5412"/>
    <w:rsid w:val="00DD66B6"/>
    <w:rsid w:val="00DE07DF"/>
    <w:rsid w:val="00DE3CE0"/>
    <w:rsid w:val="00DF028E"/>
    <w:rsid w:val="00DF2A8F"/>
    <w:rsid w:val="00DF3ED0"/>
    <w:rsid w:val="00E15996"/>
    <w:rsid w:val="00E20334"/>
    <w:rsid w:val="00E22152"/>
    <w:rsid w:val="00E2267E"/>
    <w:rsid w:val="00E3124E"/>
    <w:rsid w:val="00E32B55"/>
    <w:rsid w:val="00E4244C"/>
    <w:rsid w:val="00E51F2F"/>
    <w:rsid w:val="00E63AA1"/>
    <w:rsid w:val="00E661DB"/>
    <w:rsid w:val="00E7012E"/>
    <w:rsid w:val="00E8441A"/>
    <w:rsid w:val="00E84CD2"/>
    <w:rsid w:val="00E94AF6"/>
    <w:rsid w:val="00E97D0A"/>
    <w:rsid w:val="00EA386C"/>
    <w:rsid w:val="00EA67DE"/>
    <w:rsid w:val="00EB3883"/>
    <w:rsid w:val="00ED0531"/>
    <w:rsid w:val="00ED1BC9"/>
    <w:rsid w:val="00ED1C43"/>
    <w:rsid w:val="00ED5004"/>
    <w:rsid w:val="00EE0B9D"/>
    <w:rsid w:val="00EE465B"/>
    <w:rsid w:val="00EE7046"/>
    <w:rsid w:val="00EF0A64"/>
    <w:rsid w:val="00EF6749"/>
    <w:rsid w:val="00F11F94"/>
    <w:rsid w:val="00F157E4"/>
    <w:rsid w:val="00F158BF"/>
    <w:rsid w:val="00F245FD"/>
    <w:rsid w:val="00F24E87"/>
    <w:rsid w:val="00F3543A"/>
    <w:rsid w:val="00F3596D"/>
    <w:rsid w:val="00F56DF8"/>
    <w:rsid w:val="00F72471"/>
    <w:rsid w:val="00F80FFB"/>
    <w:rsid w:val="00F820D6"/>
    <w:rsid w:val="00F9152D"/>
    <w:rsid w:val="00F93ED0"/>
    <w:rsid w:val="00FA2D48"/>
    <w:rsid w:val="00FA2FCD"/>
    <w:rsid w:val="00FB6069"/>
    <w:rsid w:val="00FC12C7"/>
    <w:rsid w:val="00FC27C2"/>
    <w:rsid w:val="00FC3114"/>
    <w:rsid w:val="00FC3A08"/>
    <w:rsid w:val="00FC6218"/>
    <w:rsid w:val="00FC639E"/>
    <w:rsid w:val="00FC73C8"/>
    <w:rsid w:val="00FD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a4a5,#1aaaaa"/>
    </o:shapedefaults>
    <o:shapelayout v:ext="edit">
      <o:idmap v:ext="edit" data="2"/>
    </o:shapelayout>
  </w:shapeDefaults>
  <w:decimalSymbol w:val=","/>
  <w:listSeparator w:val=";"/>
  <w14:docId w14:val="6F2CCFAF"/>
  <w15:chartTrackingRefBased/>
  <w15:docId w15:val="{83FB4DED-5C00-4D3A-A1C5-452ED481E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80FFB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93336A"/>
    <w:pPr>
      <w:numPr>
        <w:numId w:val="17"/>
      </w:numPr>
      <w:spacing w:after="120"/>
      <w:ind w:left="709" w:hanging="709"/>
      <w:outlineLvl w:val="0"/>
    </w:pPr>
    <w:rPr>
      <w:b/>
      <w:sz w:val="28"/>
      <w:szCs w:val="34"/>
      <w:u w:val="single"/>
    </w:rPr>
  </w:style>
  <w:style w:type="paragraph" w:styleId="berschrift2">
    <w:name w:val="heading 2"/>
    <w:basedOn w:val="berschrift1"/>
    <w:next w:val="Standard"/>
    <w:qFormat/>
    <w:rsid w:val="0093336A"/>
    <w:pPr>
      <w:numPr>
        <w:ilvl w:val="1"/>
      </w:numPr>
      <w:ind w:left="709" w:hanging="709"/>
      <w:outlineLvl w:val="1"/>
    </w:pPr>
    <w:rPr>
      <w:szCs w:val="36"/>
      <w:u w:val="none"/>
    </w:rPr>
  </w:style>
  <w:style w:type="paragraph" w:styleId="berschrift3">
    <w:name w:val="heading 3"/>
    <w:basedOn w:val="berschrift1"/>
    <w:next w:val="Standard"/>
    <w:qFormat/>
    <w:rsid w:val="0093336A"/>
    <w:pPr>
      <w:numPr>
        <w:ilvl w:val="2"/>
      </w:numPr>
      <w:ind w:left="993" w:hanging="993"/>
      <w:outlineLvl w:val="2"/>
    </w:pPr>
    <w:rPr>
      <w:sz w:val="24"/>
      <w:szCs w:val="32"/>
      <w:u w:val="none"/>
    </w:rPr>
  </w:style>
  <w:style w:type="paragraph" w:styleId="berschrift4">
    <w:name w:val="heading 4"/>
    <w:basedOn w:val="Standard"/>
    <w:next w:val="Standard"/>
    <w:qFormat/>
    <w:rsid w:val="0093336A"/>
    <w:pPr>
      <w:numPr>
        <w:ilvl w:val="3"/>
        <w:numId w:val="18"/>
      </w:numPr>
      <w:ind w:left="1134" w:hanging="1134"/>
      <w:outlineLvl w:val="3"/>
    </w:pPr>
    <w:rPr>
      <w:rFonts w:cs="Arial"/>
      <w:b/>
      <w:bCs/>
      <w:sz w:val="24"/>
      <w:szCs w:val="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Standard"/>
    <w:qFormat/>
    <w:rsid w:val="00DC72C4"/>
    <w:pPr>
      <w:spacing w:after="120"/>
      <w:contextualSpacing/>
    </w:pPr>
    <w:rPr>
      <w:rFonts w:eastAsia="Calibri" w:cs="Arial"/>
      <w:b/>
      <w:sz w:val="28"/>
      <w:szCs w:val="28"/>
      <w:lang w:eastAsia="en-US"/>
    </w:rPr>
  </w:style>
  <w:style w:type="paragraph" w:customStyle="1" w:styleId="Auswahl">
    <w:name w:val="Auswahl"/>
    <w:basedOn w:val="Listenabsatz"/>
    <w:qFormat/>
    <w:rsid w:val="00BD7114"/>
    <w:pPr>
      <w:numPr>
        <w:numId w:val="16"/>
      </w:numPr>
      <w:ind w:left="357" w:hanging="357"/>
    </w:pPr>
  </w:style>
  <w:style w:type="character" w:customStyle="1" w:styleId="Klein8">
    <w:name w:val="Klein 8"/>
    <w:basedOn w:val="Absatz-Standardschriftart"/>
    <w:rsid w:val="003667F0"/>
    <w:rPr>
      <w:sz w:val="16"/>
    </w:rPr>
  </w:style>
  <w:style w:type="paragraph" w:styleId="Kopfzeile">
    <w:name w:val="header"/>
    <w:basedOn w:val="Standard"/>
    <w:link w:val="KopfzeileZchn"/>
    <w:uiPriority w:val="99"/>
    <w:rsid w:val="00B53BB3"/>
    <w:pPr>
      <w:tabs>
        <w:tab w:val="center" w:pos="4536"/>
        <w:tab w:val="right" w:pos="9072"/>
      </w:tabs>
    </w:pPr>
    <w:rPr>
      <w:color w:val="000000"/>
      <w:szCs w:val="20"/>
    </w:rPr>
  </w:style>
  <w:style w:type="paragraph" w:styleId="Fuzeile">
    <w:name w:val="footer"/>
    <w:basedOn w:val="Standard"/>
    <w:link w:val="FuzeileZchn"/>
    <w:rsid w:val="00DC72C4"/>
    <w:pPr>
      <w:tabs>
        <w:tab w:val="center" w:pos="5103"/>
        <w:tab w:val="right" w:pos="10206"/>
      </w:tabs>
      <w:ind w:right="566"/>
      <w:jc w:val="right"/>
    </w:pPr>
    <w:rPr>
      <w:color w:val="808080"/>
      <w:sz w:val="16"/>
      <w:szCs w:val="16"/>
    </w:rPr>
  </w:style>
  <w:style w:type="paragraph" w:styleId="Textkrper">
    <w:name w:val="Body Text"/>
    <w:basedOn w:val="Standard"/>
    <w:rsid w:val="00B53BB3"/>
    <w:rPr>
      <w:snapToGrid w:val="0"/>
      <w:color w:val="000000"/>
      <w:szCs w:val="20"/>
    </w:rPr>
  </w:style>
  <w:style w:type="character" w:customStyle="1" w:styleId="GPMBlau">
    <w:name w:val="GPM Blau"/>
    <w:rsid w:val="003667F0"/>
    <w:rPr>
      <w:color w:val="17317B"/>
    </w:rPr>
  </w:style>
  <w:style w:type="character" w:styleId="Seitenzahl">
    <w:name w:val="page number"/>
    <w:basedOn w:val="Absatz-Standardschriftart"/>
    <w:rsid w:val="00B53BB3"/>
  </w:style>
  <w:style w:type="character" w:styleId="Kommentarzeichen">
    <w:name w:val="annotation reference"/>
    <w:semiHidden/>
    <w:rsid w:val="00B53BB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B53BB3"/>
    <w:rPr>
      <w:szCs w:val="20"/>
    </w:rPr>
  </w:style>
  <w:style w:type="paragraph" w:styleId="Kommentarthema">
    <w:name w:val="annotation subject"/>
    <w:basedOn w:val="Kommentartext"/>
    <w:next w:val="Kommentartext"/>
    <w:semiHidden/>
    <w:rsid w:val="00B53BB3"/>
    <w:rPr>
      <w:b/>
      <w:bCs/>
    </w:rPr>
  </w:style>
  <w:style w:type="paragraph" w:styleId="Sprechblasentext">
    <w:name w:val="Balloon Text"/>
    <w:basedOn w:val="Standard"/>
    <w:semiHidden/>
    <w:rsid w:val="00B53BB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E7012E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unhideWhenUsed/>
    <w:rsid w:val="00AB0F96"/>
    <w:pPr>
      <w:tabs>
        <w:tab w:val="right" w:leader="dot" w:pos="10206"/>
      </w:tabs>
      <w:spacing w:after="40"/>
      <w:ind w:left="1134" w:hanging="567"/>
    </w:pPr>
    <w:rPr>
      <w:szCs w:val="20"/>
    </w:rPr>
  </w:style>
  <w:style w:type="character" w:customStyle="1" w:styleId="KommentartextZchn">
    <w:name w:val="Kommentartext Zchn"/>
    <w:link w:val="Kommentartext"/>
    <w:semiHidden/>
    <w:rsid w:val="00E7012E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1714C1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qFormat/>
    <w:rsid w:val="0093336A"/>
    <w:pPr>
      <w:spacing w:after="120"/>
    </w:pPr>
    <w:rPr>
      <w:b/>
      <w:sz w:val="48"/>
      <w:szCs w:val="40"/>
    </w:rPr>
  </w:style>
  <w:style w:type="character" w:customStyle="1" w:styleId="TitelZchn">
    <w:name w:val="Titel Zchn"/>
    <w:link w:val="Titel"/>
    <w:rsid w:val="0093336A"/>
    <w:rPr>
      <w:rFonts w:ascii="Arial" w:hAnsi="Arial"/>
      <w:b/>
      <w:sz w:val="48"/>
      <w:szCs w:val="40"/>
    </w:rPr>
  </w:style>
  <w:style w:type="paragraph" w:styleId="Untertitel">
    <w:name w:val="Subtitle"/>
    <w:basedOn w:val="Standard"/>
    <w:next w:val="Standard"/>
    <w:link w:val="UntertitelZchn"/>
    <w:qFormat/>
    <w:rsid w:val="0093336A"/>
    <w:pPr>
      <w:spacing w:before="120" w:after="120"/>
    </w:pPr>
    <w:rPr>
      <w:rFonts w:cs="Arial"/>
      <w:b/>
      <w:sz w:val="32"/>
      <w:szCs w:val="16"/>
    </w:rPr>
  </w:style>
  <w:style w:type="character" w:customStyle="1" w:styleId="UntertitelZchn">
    <w:name w:val="Untertitel Zchn"/>
    <w:link w:val="Untertitel"/>
    <w:rsid w:val="0093336A"/>
    <w:rPr>
      <w:rFonts w:ascii="Arial" w:hAnsi="Arial" w:cs="Arial"/>
      <w:b/>
      <w:sz w:val="32"/>
      <w:szCs w:val="16"/>
    </w:rPr>
  </w:style>
  <w:style w:type="character" w:customStyle="1" w:styleId="KopfzeileZchn">
    <w:name w:val="Kopfzeile Zchn"/>
    <w:link w:val="Kopfzeile"/>
    <w:uiPriority w:val="99"/>
    <w:qFormat/>
    <w:rsid w:val="003C498C"/>
    <w:rPr>
      <w:rFonts w:ascii="Arial" w:hAnsi="Arial"/>
      <w:color w:val="000000"/>
    </w:rPr>
  </w:style>
  <w:style w:type="paragraph" w:styleId="NurText">
    <w:name w:val="Plain Text"/>
    <w:basedOn w:val="Standard"/>
    <w:link w:val="NurTextZchn"/>
    <w:uiPriority w:val="99"/>
    <w:unhideWhenUsed/>
    <w:rsid w:val="00C97E27"/>
    <w:rPr>
      <w:rFonts w:eastAsia="Calibri"/>
      <w:szCs w:val="21"/>
      <w:lang w:eastAsia="en-US"/>
    </w:rPr>
  </w:style>
  <w:style w:type="character" w:customStyle="1" w:styleId="NurTextZchn">
    <w:name w:val="Nur Text Zchn"/>
    <w:link w:val="NurText"/>
    <w:uiPriority w:val="99"/>
    <w:rsid w:val="00C97E27"/>
    <w:rPr>
      <w:rFonts w:ascii="Arial" w:eastAsia="Calibri" w:hAnsi="Arial"/>
      <w:szCs w:val="21"/>
      <w:lang w:eastAsia="en-US"/>
    </w:rPr>
  </w:style>
  <w:style w:type="paragraph" w:styleId="Listennummer">
    <w:name w:val="List Number"/>
    <w:basedOn w:val="Standard"/>
    <w:rsid w:val="007F6DE5"/>
    <w:pPr>
      <w:numPr>
        <w:numId w:val="21"/>
      </w:numPr>
      <w:tabs>
        <w:tab w:val="left" w:pos="425"/>
      </w:tabs>
      <w:spacing w:after="60"/>
    </w:pPr>
    <w:rPr>
      <w:szCs w:val="20"/>
    </w:rPr>
  </w:style>
  <w:style w:type="paragraph" w:styleId="Aufzhlungszeichen">
    <w:name w:val="List Bullet"/>
    <w:basedOn w:val="Standard"/>
    <w:rsid w:val="008D5589"/>
    <w:pPr>
      <w:numPr>
        <w:numId w:val="12"/>
      </w:numPr>
      <w:tabs>
        <w:tab w:val="left" w:pos="2835"/>
      </w:tabs>
      <w:ind w:left="284" w:hanging="284"/>
      <w:contextualSpacing/>
    </w:pPr>
  </w:style>
  <w:style w:type="paragraph" w:styleId="Aufzhlungszeichen2">
    <w:name w:val="List Bullet 2"/>
    <w:basedOn w:val="Standard"/>
    <w:rsid w:val="008D5589"/>
    <w:pPr>
      <w:numPr>
        <w:numId w:val="13"/>
      </w:numPr>
      <w:tabs>
        <w:tab w:val="left" w:pos="2835"/>
      </w:tabs>
      <w:contextualSpacing/>
    </w:pPr>
  </w:style>
  <w:style w:type="paragraph" w:styleId="Aufzhlungszeichen3">
    <w:name w:val="List Bullet 3"/>
    <w:basedOn w:val="Standard"/>
    <w:rsid w:val="008D5589"/>
    <w:pPr>
      <w:numPr>
        <w:numId w:val="15"/>
      </w:numPr>
      <w:tabs>
        <w:tab w:val="left" w:pos="2835"/>
      </w:tabs>
      <w:contextualSpacing/>
    </w:pPr>
  </w:style>
  <w:style w:type="paragraph" w:styleId="Verzeichnis2">
    <w:name w:val="toc 2"/>
    <w:basedOn w:val="Standard"/>
    <w:next w:val="Standard"/>
    <w:autoRedefine/>
    <w:uiPriority w:val="39"/>
    <w:rsid w:val="00AB0F96"/>
    <w:pPr>
      <w:tabs>
        <w:tab w:val="right" w:leader="dot" w:pos="10206"/>
      </w:tabs>
      <w:ind w:left="851"/>
    </w:pPr>
  </w:style>
  <w:style w:type="paragraph" w:styleId="Verzeichnis3">
    <w:name w:val="toc 3"/>
    <w:basedOn w:val="Standard"/>
    <w:next w:val="Standard"/>
    <w:autoRedefine/>
    <w:uiPriority w:val="39"/>
    <w:rsid w:val="00AB0F96"/>
    <w:pPr>
      <w:tabs>
        <w:tab w:val="right" w:leader="dot" w:pos="10206"/>
      </w:tabs>
      <w:ind w:left="1134"/>
    </w:pPr>
  </w:style>
  <w:style w:type="paragraph" w:customStyle="1" w:styleId="Numerierung">
    <w:name w:val="Numerierung"/>
    <w:basedOn w:val="Listennummer"/>
    <w:link w:val="NumerierungZchn"/>
    <w:qFormat/>
    <w:rsid w:val="00A93540"/>
    <w:pPr>
      <w:numPr>
        <w:numId w:val="22"/>
      </w:numPr>
      <w:tabs>
        <w:tab w:val="clear" w:pos="425"/>
      </w:tabs>
      <w:spacing w:before="120" w:after="40"/>
    </w:pPr>
  </w:style>
  <w:style w:type="character" w:customStyle="1" w:styleId="NumerierungZchn">
    <w:name w:val="Numerierung Zchn"/>
    <w:link w:val="Numerierung"/>
    <w:rsid w:val="00A93540"/>
    <w:rPr>
      <w:rFonts w:ascii="Arial" w:hAnsi="Arial"/>
      <w:sz w:val="22"/>
    </w:rPr>
  </w:style>
  <w:style w:type="character" w:customStyle="1" w:styleId="Tabelle">
    <w:name w:val="Tabelle"/>
    <w:rsid w:val="00F80FFB"/>
    <w:rPr>
      <w:sz w:val="20"/>
    </w:rPr>
  </w:style>
  <w:style w:type="paragraph" w:customStyle="1" w:styleId="Abbildung">
    <w:name w:val="Abbildung"/>
    <w:basedOn w:val="Standard"/>
    <w:qFormat/>
    <w:rsid w:val="008F16D6"/>
    <w:pPr>
      <w:spacing w:before="120"/>
      <w:jc w:val="center"/>
    </w:pPr>
  </w:style>
  <w:style w:type="character" w:customStyle="1" w:styleId="GPMfett">
    <w:name w:val="GPM fett"/>
    <w:basedOn w:val="Absatz-Standardschriftart"/>
    <w:uiPriority w:val="1"/>
    <w:qFormat/>
    <w:rsid w:val="00C21484"/>
    <w:rPr>
      <w:b/>
    </w:rPr>
  </w:style>
  <w:style w:type="paragraph" w:customStyle="1" w:styleId="Tabelleberschrift">
    <w:name w:val="Tabelle Überschrift"/>
    <w:basedOn w:val="Standard"/>
    <w:qFormat/>
    <w:rsid w:val="00C21484"/>
    <w:pPr>
      <w:jc w:val="center"/>
    </w:pPr>
    <w:rPr>
      <w:b/>
      <w:sz w:val="20"/>
    </w:rPr>
  </w:style>
  <w:style w:type="character" w:customStyle="1" w:styleId="Klein9">
    <w:name w:val="Klein 9"/>
    <w:rsid w:val="00C21484"/>
    <w:rPr>
      <w:sz w:val="18"/>
    </w:rPr>
  </w:style>
  <w:style w:type="paragraph" w:customStyle="1" w:styleId="AbbildungBeschriftung">
    <w:name w:val="Abbildung Beschriftung"/>
    <w:basedOn w:val="Beschriftung"/>
    <w:next w:val="Standard"/>
    <w:rsid w:val="007F6DE5"/>
    <w:pPr>
      <w:spacing w:before="120" w:after="120" w:line="276" w:lineRule="auto"/>
      <w:jc w:val="center"/>
    </w:pPr>
    <w:rPr>
      <w:b/>
      <w:bCs/>
      <w:i w:val="0"/>
      <w:iCs w:val="0"/>
      <w:color w:val="auto"/>
      <w:sz w:val="22"/>
      <w:szCs w:val="20"/>
    </w:rPr>
  </w:style>
  <w:style w:type="paragraph" w:styleId="Beschriftung">
    <w:name w:val="caption"/>
    <w:basedOn w:val="Standard"/>
    <w:next w:val="Standard"/>
    <w:semiHidden/>
    <w:unhideWhenUsed/>
    <w:qFormat/>
    <w:rsid w:val="007F6DE5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belleBeschriftung">
    <w:name w:val="Tabelle Beschriftung"/>
    <w:basedOn w:val="AbbildungBeschriftung"/>
    <w:next w:val="Standard"/>
    <w:qFormat/>
    <w:rsid w:val="007F6DE5"/>
  </w:style>
  <w:style w:type="paragraph" w:styleId="Listennummer2">
    <w:name w:val="List Number 2"/>
    <w:basedOn w:val="Standard"/>
    <w:rsid w:val="007F6DE5"/>
    <w:pPr>
      <w:numPr>
        <w:numId w:val="11"/>
      </w:numPr>
      <w:spacing w:after="60" w:line="276" w:lineRule="auto"/>
      <w:ind w:left="851" w:hanging="425"/>
    </w:pPr>
    <w:rPr>
      <w:szCs w:val="20"/>
    </w:rPr>
  </w:style>
  <w:style w:type="paragraph" w:styleId="Listennummer3">
    <w:name w:val="List Number 3"/>
    <w:basedOn w:val="Standard"/>
    <w:rsid w:val="007F6DE5"/>
    <w:pPr>
      <w:numPr>
        <w:numId w:val="20"/>
      </w:numPr>
      <w:ind w:left="1418" w:hanging="425"/>
      <w:contextualSpacing/>
    </w:pPr>
  </w:style>
  <w:style w:type="paragraph" w:customStyle="1" w:styleId="Tabelle-Standard">
    <w:name w:val="Tabelle-Standard"/>
    <w:basedOn w:val="Standard"/>
    <w:rsid w:val="008D712F"/>
    <w:pPr>
      <w:spacing w:before="60" w:after="60"/>
    </w:pPr>
    <w:rPr>
      <w:rFonts w:eastAsia="Arial"/>
      <w:spacing w:val="1"/>
      <w:w w:val="102"/>
      <w:szCs w:val="20"/>
    </w:rPr>
  </w:style>
  <w:style w:type="paragraph" w:customStyle="1" w:styleId="Tabelle-Aufzhlung2">
    <w:name w:val="Tabelle-Aufzählung 2"/>
    <w:basedOn w:val="Tabelle-Standard"/>
    <w:rsid w:val="008D712F"/>
    <w:pPr>
      <w:numPr>
        <w:numId w:val="25"/>
      </w:numPr>
    </w:pPr>
  </w:style>
  <w:style w:type="paragraph" w:customStyle="1" w:styleId="Tabelle-zentriert">
    <w:name w:val="Tabelle-zentriert"/>
    <w:basedOn w:val="Standard"/>
    <w:rsid w:val="008D712F"/>
    <w:pPr>
      <w:spacing w:before="60" w:after="60"/>
      <w:jc w:val="center"/>
    </w:pPr>
    <w:rPr>
      <w:rFonts w:eastAsia="Arial"/>
      <w:spacing w:val="1"/>
      <w:w w:val="102"/>
      <w:szCs w:val="20"/>
    </w:rPr>
  </w:style>
  <w:style w:type="paragraph" w:customStyle="1" w:styleId="Tabelle-berschriftW">
    <w:name w:val="Tabelle-Überschrift W"/>
    <w:basedOn w:val="Standard"/>
    <w:qFormat/>
    <w:rsid w:val="008D712F"/>
    <w:pPr>
      <w:spacing w:before="60" w:after="60" w:line="276" w:lineRule="auto"/>
      <w:jc w:val="center"/>
    </w:pPr>
    <w:rPr>
      <w:b/>
      <w:color w:val="FFFFFF" w:themeColor="background1"/>
      <w:szCs w:val="20"/>
    </w:rPr>
  </w:style>
  <w:style w:type="paragraph" w:customStyle="1" w:styleId="Tabellezentriert">
    <w:name w:val="Tabelle zentriert"/>
    <w:basedOn w:val="Tabelle-Standard"/>
    <w:rsid w:val="004C0F0F"/>
    <w:pPr>
      <w:jc w:val="center"/>
    </w:pPr>
  </w:style>
  <w:style w:type="character" w:customStyle="1" w:styleId="FuzeileZchn">
    <w:name w:val="Fußzeile Zchn"/>
    <w:basedOn w:val="Absatz-Standardschriftart"/>
    <w:link w:val="Fuzeile"/>
    <w:rsid w:val="00A32D8B"/>
    <w:rPr>
      <w:rFonts w:ascii="Arial" w:hAnsi="Arial"/>
      <w:color w:val="80808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s://creativecommons.org/publicdomain/zero/1.0/" TargetMode="External"/><Relationship Id="rId2" Type="http://schemas.openxmlformats.org/officeDocument/2006/relationships/image" Target="media/image30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gpm-ipma.de/politik-gesellschaft/bildung/pm-an-schulen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erP&#252;rckhauer\GPM%20Deutsche%20Gesellschaft%20f&#252;r%20Projektmanagement%20e.V\FG%20Projektmanagement%20macht%20Schule%20(GPM)%20-%20General\01_Vorlagen\PMmS_Vorlage_Kompetenz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95a28c-1261-4cd0-b515-ea04bb954a4f" xsi:nil="true"/>
    <lcf76f155ced4ddcb4097134ff3c332f xmlns="a3eb7ff5-5a1d-48c6-9100-6ec81aac503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143BDCD2C5AC46BC3A1197DBAE67B9" ma:contentTypeVersion="13" ma:contentTypeDescription="Ein neues Dokument erstellen." ma:contentTypeScope="" ma:versionID="ea2b643f58deed3b557506d6ffe97d26">
  <xsd:schema xmlns:xsd="http://www.w3.org/2001/XMLSchema" xmlns:xs="http://www.w3.org/2001/XMLSchema" xmlns:p="http://schemas.microsoft.com/office/2006/metadata/properties" xmlns:ns2="a3eb7ff5-5a1d-48c6-9100-6ec81aac5033" xmlns:ns3="0d95a28c-1261-4cd0-b515-ea04bb954a4f" targetNamespace="http://schemas.microsoft.com/office/2006/metadata/properties" ma:root="true" ma:fieldsID="9ab1100f82c3ac64227ce769e44c3cc3" ns2:_="" ns3:_="">
    <xsd:import namespace="a3eb7ff5-5a1d-48c6-9100-6ec81aac5033"/>
    <xsd:import namespace="0d95a28c-1261-4cd0-b515-ea04bb954a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b7ff5-5a1d-48c6-9100-6ec81aac5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b4b6d42c-51e6-487b-9754-685802a2e2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95a28c-1261-4cd0-b515-ea04bb954a4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1f7160c-6b51-4db9-b268-d9213219ff6e}" ma:internalName="TaxCatchAll" ma:showField="CatchAllData" ma:web="0d95a28c-1261-4cd0-b515-ea04bb954a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74BD3F-3FEC-4612-B0F7-CF334C6027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B5211D-34CD-4738-8B79-B0BB7699E231}">
  <ds:schemaRefs>
    <ds:schemaRef ds:uri="http://schemas.microsoft.com/office/2006/metadata/properties"/>
    <ds:schemaRef ds:uri="http://schemas.microsoft.com/office/infopath/2007/PartnerControls"/>
    <ds:schemaRef ds:uri="cacb9546-9398-4721-ae91-81dbda65bb07"/>
    <ds:schemaRef ds:uri="a4ef8db8-8dd1-4616-b68d-ccbce72dc412"/>
  </ds:schemaRefs>
</ds:datastoreItem>
</file>

<file path=customXml/itemProps3.xml><?xml version="1.0" encoding="utf-8"?>
<ds:datastoreItem xmlns:ds="http://schemas.openxmlformats.org/officeDocument/2006/customXml" ds:itemID="{6546B765-E6E9-4A20-A8F0-DF6BF4F7BBEC}"/>
</file>

<file path=customXml/itemProps4.xml><?xml version="1.0" encoding="utf-8"?>
<ds:datastoreItem xmlns:ds="http://schemas.openxmlformats.org/officeDocument/2006/customXml" ds:itemID="{AAEA50FC-7C76-4CB7-B1B2-ACE3A4C8A3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PMmS_Vorlage_Kompetenz</Template>
  <TotalTime>0</TotalTime>
  <Pages>1</Pages>
  <Words>23</Words>
  <Characters>126</Characters>
  <Application>Microsoft Office Word</Application>
  <DocSecurity>0</DocSecurity>
  <Lines>126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PMmS</vt:lpstr>
    </vt:vector>
  </TitlesOfParts>
  <Company>GPM e.V.</Company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PMmS</dc:title>
  <dc:subject/>
  <dc:creator>Peter Pürckhauer</dc:creator>
  <cp:keywords/>
  <cp:lastModifiedBy>Raphael R Wagner</cp:lastModifiedBy>
  <cp:revision>5</cp:revision>
  <cp:lastPrinted>2024-06-13T12:28:00Z</cp:lastPrinted>
  <dcterms:created xsi:type="dcterms:W3CDTF">2023-04-16T12:48:00Z</dcterms:created>
  <dcterms:modified xsi:type="dcterms:W3CDTF">2024-06-13T12:28:00Z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0x01010023143BDCD2C5AC46BC3A1197DBAE67B9</vt:lpwstr>
  </property>
  <property fmtid="{D5CDD505-2E9C-101B-9397-08002B2CF9AE}" pid="3" name="MediaServiceImageTags">
    <vt:lpwstr/>
  </property>
  <property fmtid="{D5CDD505-2E9C-101B-9397-08002B2CF9AE}" pid="4" name="Order">
    <vt:r8>364300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